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4F1D2" w14:textId="77777777" w:rsidR="00AA27C9" w:rsidRPr="006B586F" w:rsidRDefault="00577CFA" w:rsidP="00AA27C9">
      <w:pPr>
        <w:jc w:val="center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Bekanntmachung</w:t>
      </w:r>
      <w:bookmarkEnd w:id="0"/>
      <w:bookmarkEnd w:id="1"/>
      <w:r w:rsidR="00F64F61">
        <w:rPr>
          <w:b/>
          <w:sz w:val="24"/>
        </w:rPr>
        <w:t xml:space="preserve"> (national</w:t>
      </w:r>
      <w:r w:rsidR="00277777">
        <w:rPr>
          <w:b/>
          <w:sz w:val="24"/>
        </w:rPr>
        <w:t>)</w:t>
      </w:r>
    </w:p>
    <w:p w14:paraId="3E6DE2E0" w14:textId="760879D6" w:rsidR="00AA27C9" w:rsidRPr="00574A88" w:rsidRDefault="00574A88">
      <w:pPr>
        <w:rPr>
          <w:rFonts w:cs="Arial"/>
          <w:i/>
          <w:sz w:val="16"/>
          <w:szCs w:val="16"/>
        </w:rPr>
      </w:pPr>
      <w:r w:rsidRPr="00574A88">
        <w:rPr>
          <w:rFonts w:cs="Arial"/>
          <w:i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Hinweis:    Enthaltener Kursivtext dient der Erläuterung und ist im Bekanntmachungstext nicht darzustellen."/>
            </w:textInput>
          </w:ffData>
        </w:fldChar>
      </w:r>
      <w:r w:rsidRPr="00574A88">
        <w:rPr>
          <w:rFonts w:cs="Arial"/>
          <w:i/>
          <w:sz w:val="16"/>
          <w:szCs w:val="16"/>
        </w:rPr>
        <w:instrText xml:space="preserve"> FORMTEXT </w:instrText>
      </w:r>
      <w:r w:rsidRPr="00574A88">
        <w:rPr>
          <w:rFonts w:cs="Arial"/>
          <w:i/>
          <w:sz w:val="16"/>
          <w:szCs w:val="16"/>
        </w:rPr>
      </w:r>
      <w:r w:rsidRPr="00574A88">
        <w:rPr>
          <w:rFonts w:cs="Arial"/>
          <w:i/>
          <w:sz w:val="16"/>
          <w:szCs w:val="16"/>
        </w:rPr>
        <w:fldChar w:fldCharType="separate"/>
      </w:r>
      <w:r w:rsidRPr="00574A88">
        <w:rPr>
          <w:rFonts w:cs="Arial"/>
          <w:i/>
          <w:noProof/>
          <w:sz w:val="16"/>
          <w:szCs w:val="16"/>
        </w:rPr>
        <w:t>Hinweis:    Enthaltener Kursivtext dient der Erläuterung und ist im Bekanntmachungstext nicht darzustellen.</w:t>
      </w:r>
      <w:r w:rsidRPr="00574A88">
        <w:rPr>
          <w:rFonts w:cs="Arial"/>
          <w:i/>
          <w:sz w:val="16"/>
          <w:szCs w:val="16"/>
        </w:rPr>
        <w:fldChar w:fldCharType="end"/>
      </w:r>
    </w:p>
    <w:p w14:paraId="49582C94" w14:textId="44D642CE" w:rsidR="00574A88" w:rsidRPr="00574A88" w:rsidRDefault="00574A88">
      <w:pPr>
        <w:rPr>
          <w:i/>
          <w:sz w:val="16"/>
          <w:szCs w:val="16"/>
        </w:rPr>
      </w:pPr>
      <w:r w:rsidRPr="00574A88">
        <w:rPr>
          <w:rFonts w:cs="Arial"/>
          <w:i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Hinweis:    Bei EU-weiten Vergaben im Oberschwellenbereich sind zwingend die EU-Bekanntmachungsmuster zu verwenden!"/>
            </w:textInput>
          </w:ffData>
        </w:fldChar>
      </w:r>
      <w:r w:rsidRPr="00574A88">
        <w:rPr>
          <w:rFonts w:cs="Arial"/>
          <w:i/>
          <w:sz w:val="16"/>
          <w:szCs w:val="16"/>
        </w:rPr>
        <w:instrText xml:space="preserve"> FORMTEXT </w:instrText>
      </w:r>
      <w:r w:rsidRPr="00574A88">
        <w:rPr>
          <w:rFonts w:cs="Arial"/>
          <w:i/>
          <w:sz w:val="16"/>
          <w:szCs w:val="16"/>
        </w:rPr>
      </w:r>
      <w:r w:rsidRPr="00574A88">
        <w:rPr>
          <w:rFonts w:cs="Arial"/>
          <w:i/>
          <w:sz w:val="16"/>
          <w:szCs w:val="16"/>
        </w:rPr>
        <w:fldChar w:fldCharType="separate"/>
      </w:r>
      <w:r w:rsidRPr="00574A88">
        <w:rPr>
          <w:rFonts w:cs="Arial"/>
          <w:i/>
          <w:noProof/>
          <w:sz w:val="16"/>
          <w:szCs w:val="16"/>
        </w:rPr>
        <w:t>Hinweis:    Bei EU-weiten Vergaben im Oberschwellenbereich sind zwingend die EU-Bekanntmachungsmuster zu verwenden!</w:t>
      </w:r>
      <w:r w:rsidRPr="00574A88">
        <w:rPr>
          <w:rFonts w:cs="Arial"/>
          <w:i/>
          <w:sz w:val="16"/>
          <w:szCs w:val="16"/>
        </w:rPr>
        <w:fldChar w:fldCharType="end"/>
      </w:r>
    </w:p>
    <w:p w14:paraId="7DBF0961" w14:textId="1D2F23DA" w:rsidR="00AF40DB" w:rsidRPr="00DF6240" w:rsidRDefault="00AF40DB" w:rsidP="00AF40DB">
      <w:pPr>
        <w:widowControl w:val="0"/>
        <w:spacing w:before="120"/>
        <w:ind w:left="284" w:hanging="284"/>
        <w:rPr>
          <w:rFonts w:cs="Arial"/>
          <w:sz w:val="18"/>
          <w:szCs w:val="18"/>
        </w:rPr>
      </w:pPr>
      <w:r w:rsidRPr="00DF6240">
        <w:rPr>
          <w:rFonts w:cs="Arial"/>
          <w:sz w:val="20"/>
          <w:szCs w:val="20"/>
        </w:rPr>
        <w:t>a)</w:t>
      </w:r>
      <w:r w:rsidRPr="00DF6240">
        <w:rPr>
          <w:rFonts w:cs="Arial"/>
          <w:sz w:val="20"/>
          <w:szCs w:val="20"/>
        </w:rPr>
        <w:tab/>
      </w:r>
      <w:r w:rsidR="00574A88" w:rsidRP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uftraggeber (Vergabestelle):"/>
            </w:textInput>
          </w:ffData>
        </w:fldChar>
      </w:r>
      <w:r w:rsidR="00574A88" w:rsidRPr="00574A88">
        <w:rPr>
          <w:rFonts w:cs="Arial"/>
          <w:i/>
          <w:sz w:val="18"/>
          <w:szCs w:val="18"/>
        </w:rPr>
        <w:instrText xml:space="preserve"> FORMTEXT </w:instrText>
      </w:r>
      <w:r w:rsidR="00574A88" w:rsidRPr="00574A88">
        <w:rPr>
          <w:rFonts w:cs="Arial"/>
          <w:i/>
          <w:sz w:val="18"/>
          <w:szCs w:val="18"/>
        </w:rPr>
      </w:r>
      <w:r w:rsidR="00574A88" w:rsidRPr="00574A88">
        <w:rPr>
          <w:rFonts w:cs="Arial"/>
          <w:i/>
          <w:sz w:val="18"/>
          <w:szCs w:val="18"/>
        </w:rPr>
        <w:fldChar w:fldCharType="separate"/>
      </w:r>
      <w:r w:rsidR="00574A88" w:rsidRPr="00574A88">
        <w:rPr>
          <w:rFonts w:cs="Arial"/>
          <w:i/>
          <w:noProof/>
          <w:sz w:val="18"/>
          <w:szCs w:val="18"/>
        </w:rPr>
        <w:t>Auftraggeber (Vergabestelle):</w:t>
      </w:r>
      <w:r w:rsidR="00574A88" w:rsidRPr="00574A88">
        <w:rPr>
          <w:rFonts w:cs="Arial"/>
          <w:i/>
          <w:sz w:val="18"/>
          <w:szCs w:val="18"/>
        </w:rPr>
        <w:fldChar w:fldCharType="end"/>
      </w:r>
      <w:r w:rsidRPr="00DF6240">
        <w:rPr>
          <w:rFonts w:cs="Arial"/>
          <w:i/>
          <w:sz w:val="18"/>
          <w:szCs w:val="18"/>
        </w:rPr>
        <w:t xml:space="preserve"> </w:t>
      </w:r>
      <w:r w:rsidRPr="00DF6240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DF6240">
        <w:rPr>
          <w:rFonts w:cs="Arial"/>
          <w:sz w:val="18"/>
          <w:szCs w:val="18"/>
        </w:rPr>
        <w:instrText xml:space="preserve"> FORMTEXT </w:instrText>
      </w:r>
      <w:r w:rsidRPr="00DF6240">
        <w:rPr>
          <w:rFonts w:cs="Arial"/>
          <w:sz w:val="18"/>
          <w:szCs w:val="18"/>
        </w:rPr>
      </w:r>
      <w:r w:rsidRPr="00DF6240">
        <w:rPr>
          <w:rFonts w:cs="Arial"/>
          <w:sz w:val="18"/>
          <w:szCs w:val="18"/>
        </w:rPr>
        <w:fldChar w:fldCharType="separate"/>
      </w:r>
      <w:r w:rsidR="007754C5" w:rsidRPr="007754C5">
        <w:rPr>
          <w:rFonts w:cs="Arial"/>
          <w:noProof/>
          <w:sz w:val="18"/>
          <w:szCs w:val="18"/>
        </w:rPr>
        <w:t>Elbe Werkstätten GmbH</w:t>
      </w:r>
      <w:r w:rsidRPr="00DF6240">
        <w:rPr>
          <w:rFonts w:cs="Arial"/>
          <w:sz w:val="18"/>
          <w:szCs w:val="18"/>
        </w:rPr>
        <w:fldChar w:fldCharType="end"/>
      </w:r>
      <w:bookmarkEnd w:id="2"/>
    </w:p>
    <w:p w14:paraId="24D7D017" w14:textId="3FE6ACF6" w:rsidR="00AF40DB" w:rsidRPr="00DF6240" w:rsidRDefault="00AF40DB" w:rsidP="00C86EC8">
      <w:pPr>
        <w:widowControl w:val="0"/>
        <w:tabs>
          <w:tab w:val="left" w:pos="1134"/>
        </w:tabs>
        <w:snapToGrid w:val="0"/>
        <w:spacing w:before="60"/>
        <w:ind w:left="284"/>
        <w:rPr>
          <w:rFonts w:cs="Arial"/>
          <w:sz w:val="18"/>
          <w:szCs w:val="18"/>
        </w:rPr>
      </w:pPr>
      <w:r w:rsidRPr="00DF6240">
        <w:rPr>
          <w:rFonts w:cs="Arial"/>
          <w:sz w:val="18"/>
          <w:szCs w:val="18"/>
        </w:rPr>
        <w:t xml:space="preserve">Anschrift: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</w:rPr>
        <w:instrText xml:space="preserve"> FORMTEXT </w:instrText>
      </w:r>
      <w:r w:rsidRPr="00DF6240">
        <w:rPr>
          <w:rFonts w:cs="Arial"/>
          <w:sz w:val="18"/>
          <w:szCs w:val="18"/>
        </w:rPr>
      </w:r>
      <w:r w:rsidRPr="00DF6240">
        <w:rPr>
          <w:rFonts w:cs="Arial"/>
          <w:sz w:val="18"/>
          <w:szCs w:val="18"/>
        </w:rPr>
        <w:fldChar w:fldCharType="separate"/>
      </w:r>
      <w:r w:rsidR="007754C5">
        <w:rPr>
          <w:rFonts w:cs="Arial"/>
          <w:sz w:val="18"/>
          <w:szCs w:val="18"/>
        </w:rPr>
        <w:t>Nymphenweg 22, 21077 Hamburg</w:t>
      </w:r>
      <w:r w:rsidRPr="00DF6240">
        <w:rPr>
          <w:rFonts w:cs="Arial"/>
          <w:sz w:val="18"/>
          <w:szCs w:val="18"/>
        </w:rPr>
        <w:fldChar w:fldCharType="end"/>
      </w:r>
    </w:p>
    <w:p w14:paraId="31ABF135" w14:textId="73C171A5" w:rsidR="00C86EC8" w:rsidRDefault="00AF40DB" w:rsidP="00C86EC8">
      <w:pPr>
        <w:widowControl w:val="0"/>
        <w:tabs>
          <w:tab w:val="left" w:pos="1134"/>
        </w:tabs>
        <w:ind w:left="284"/>
        <w:rPr>
          <w:rFonts w:cs="Arial"/>
          <w:sz w:val="18"/>
          <w:szCs w:val="18"/>
          <w:u w:val="dotted"/>
        </w:rPr>
      </w:pPr>
      <w:r w:rsidRPr="00DF6240">
        <w:rPr>
          <w:rFonts w:cs="Arial"/>
          <w:sz w:val="18"/>
          <w:szCs w:val="18"/>
        </w:rPr>
        <w:t xml:space="preserve">Telefon: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  <w:u w:val="dotted"/>
        </w:rPr>
        <w:instrText xml:space="preserve"> FORMTEXT </w:instrText>
      </w:r>
      <w:r w:rsidRPr="00DF6240">
        <w:rPr>
          <w:rFonts w:cs="Arial"/>
          <w:sz w:val="18"/>
          <w:szCs w:val="18"/>
          <w:u w:val="dotted"/>
        </w:rPr>
      </w:r>
      <w:r w:rsidRPr="00DF6240">
        <w:rPr>
          <w:rFonts w:cs="Arial"/>
          <w:sz w:val="18"/>
          <w:szCs w:val="18"/>
          <w:u w:val="dotted"/>
        </w:rPr>
        <w:fldChar w:fldCharType="separate"/>
      </w:r>
      <w:r w:rsidR="007754C5">
        <w:rPr>
          <w:rFonts w:cs="Arial"/>
          <w:noProof/>
          <w:sz w:val="18"/>
          <w:szCs w:val="18"/>
        </w:rPr>
        <w:t>040-42868 8571</w:t>
      </w:r>
      <w:r w:rsidRPr="00DF6240">
        <w:rPr>
          <w:rFonts w:cs="Arial"/>
          <w:sz w:val="18"/>
          <w:szCs w:val="18"/>
          <w:u w:val="dotted"/>
        </w:rPr>
        <w:fldChar w:fldCharType="end"/>
      </w:r>
    </w:p>
    <w:p w14:paraId="5FDCA8C2" w14:textId="77777777" w:rsidR="00C86EC8" w:rsidRDefault="00AF40DB" w:rsidP="00C86EC8">
      <w:pPr>
        <w:widowControl w:val="0"/>
        <w:tabs>
          <w:tab w:val="left" w:pos="1134"/>
        </w:tabs>
        <w:ind w:left="284"/>
        <w:rPr>
          <w:rFonts w:cs="Arial"/>
          <w:sz w:val="18"/>
          <w:szCs w:val="18"/>
          <w:u w:val="dotted"/>
        </w:rPr>
      </w:pPr>
      <w:r w:rsidRPr="00DF6240">
        <w:rPr>
          <w:rFonts w:cs="Arial"/>
          <w:sz w:val="18"/>
          <w:szCs w:val="18"/>
        </w:rPr>
        <w:t xml:space="preserve">Telefax: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  <w:u w:val="dotted"/>
        </w:rPr>
        <w:instrText xml:space="preserve"> FORMTEXT </w:instrText>
      </w:r>
      <w:r w:rsidRPr="00DF6240">
        <w:rPr>
          <w:rFonts w:cs="Arial"/>
          <w:sz w:val="18"/>
          <w:szCs w:val="18"/>
          <w:u w:val="dotted"/>
        </w:rPr>
      </w:r>
      <w:r w:rsidRPr="00DF6240">
        <w:rPr>
          <w:rFonts w:cs="Arial"/>
          <w:sz w:val="18"/>
          <w:szCs w:val="18"/>
          <w:u w:val="dotted"/>
        </w:rPr>
        <w:fldChar w:fldCharType="separate"/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sz w:val="18"/>
          <w:szCs w:val="18"/>
          <w:u w:val="dotted"/>
        </w:rPr>
        <w:fldChar w:fldCharType="end"/>
      </w:r>
    </w:p>
    <w:p w14:paraId="0656D3F5" w14:textId="5993F007" w:rsidR="00AF40DB" w:rsidRPr="00DF6240" w:rsidRDefault="00AF40DB" w:rsidP="00C86EC8">
      <w:pPr>
        <w:widowControl w:val="0"/>
        <w:tabs>
          <w:tab w:val="left" w:pos="1134"/>
        </w:tabs>
        <w:ind w:left="284"/>
        <w:rPr>
          <w:rFonts w:cs="Arial"/>
          <w:sz w:val="18"/>
          <w:szCs w:val="18"/>
          <w:u w:val="dotted"/>
        </w:rPr>
      </w:pPr>
      <w:r w:rsidRPr="00DF6240">
        <w:rPr>
          <w:rFonts w:cs="Arial"/>
          <w:sz w:val="18"/>
          <w:szCs w:val="18"/>
        </w:rPr>
        <w:t xml:space="preserve">E-Mail: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  <w:u w:val="dotted"/>
        </w:rPr>
        <w:instrText xml:space="preserve"> FORMTEXT </w:instrText>
      </w:r>
      <w:r w:rsidRPr="00DF6240">
        <w:rPr>
          <w:rFonts w:cs="Arial"/>
          <w:sz w:val="18"/>
          <w:szCs w:val="18"/>
          <w:u w:val="dotted"/>
        </w:rPr>
      </w:r>
      <w:r w:rsidRPr="00DF6240">
        <w:rPr>
          <w:rFonts w:cs="Arial"/>
          <w:sz w:val="18"/>
          <w:szCs w:val="18"/>
          <w:u w:val="dotted"/>
        </w:rPr>
        <w:fldChar w:fldCharType="separate"/>
      </w:r>
      <w:r w:rsidR="007754C5">
        <w:rPr>
          <w:rFonts w:cs="Arial"/>
          <w:sz w:val="18"/>
          <w:szCs w:val="18"/>
          <w:u w:val="dotted"/>
        </w:rPr>
        <w:t>vergabestelleFM@elbe-werkstaetten.de</w:t>
      </w:r>
      <w:r w:rsidRPr="00DF6240">
        <w:rPr>
          <w:rFonts w:cs="Arial"/>
          <w:sz w:val="18"/>
          <w:szCs w:val="18"/>
          <w:u w:val="dotted"/>
        </w:rPr>
        <w:fldChar w:fldCharType="end"/>
      </w:r>
    </w:p>
    <w:p w14:paraId="4C0E0A10" w14:textId="6757BDE3" w:rsidR="00AF40DB" w:rsidRPr="00DF6240" w:rsidRDefault="00AF40DB" w:rsidP="00C86EC8">
      <w:pPr>
        <w:tabs>
          <w:tab w:val="left" w:pos="1134"/>
        </w:tabs>
        <w:ind w:firstLine="284"/>
        <w:rPr>
          <w:rFonts w:cs="Arial"/>
          <w:sz w:val="18"/>
          <w:szCs w:val="18"/>
          <w:u w:val="dotted"/>
        </w:rPr>
      </w:pPr>
      <w:r w:rsidRPr="00DF6240">
        <w:rPr>
          <w:rFonts w:cs="Arial"/>
          <w:sz w:val="18"/>
          <w:szCs w:val="18"/>
        </w:rPr>
        <w:t xml:space="preserve">Internet: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  <w:u w:val="dotted"/>
        </w:rPr>
        <w:instrText xml:space="preserve"> FORMTEXT </w:instrText>
      </w:r>
      <w:r w:rsidRPr="00DF6240">
        <w:rPr>
          <w:rFonts w:cs="Arial"/>
          <w:sz w:val="18"/>
          <w:szCs w:val="18"/>
          <w:u w:val="dotted"/>
        </w:rPr>
      </w:r>
      <w:r w:rsidRPr="00DF6240">
        <w:rPr>
          <w:rFonts w:cs="Arial"/>
          <w:sz w:val="18"/>
          <w:szCs w:val="18"/>
          <w:u w:val="dotted"/>
        </w:rPr>
        <w:fldChar w:fldCharType="separate"/>
      </w:r>
      <w:r w:rsidR="007754C5">
        <w:rPr>
          <w:rFonts w:cs="Arial"/>
          <w:noProof/>
          <w:sz w:val="18"/>
          <w:szCs w:val="18"/>
        </w:rPr>
        <w:t>www.elbe-werkstaetten.de</w:t>
      </w:r>
      <w:r w:rsidRPr="00DF6240">
        <w:rPr>
          <w:rFonts w:cs="Arial"/>
          <w:sz w:val="18"/>
          <w:szCs w:val="18"/>
          <w:u w:val="dotted"/>
        </w:rPr>
        <w:fldChar w:fldCharType="end"/>
      </w:r>
    </w:p>
    <w:p w14:paraId="51A4DA28" w14:textId="50E823BA" w:rsidR="00AF40DB" w:rsidRPr="00DF6240" w:rsidRDefault="00AF40DB" w:rsidP="00AF40DB">
      <w:pPr>
        <w:widowControl w:val="0"/>
        <w:spacing w:before="120"/>
        <w:ind w:left="284" w:hanging="284"/>
        <w:rPr>
          <w:rFonts w:cs="Arial"/>
          <w:i/>
          <w:sz w:val="16"/>
          <w:szCs w:val="16"/>
        </w:rPr>
      </w:pPr>
      <w:r w:rsidRPr="00DF6240">
        <w:rPr>
          <w:rFonts w:cs="Arial"/>
          <w:sz w:val="20"/>
          <w:szCs w:val="20"/>
        </w:rPr>
        <w:t>b)</w:t>
      </w:r>
      <w:r w:rsidRPr="00DF6240">
        <w:rPr>
          <w:rFonts w:cs="Arial"/>
          <w:sz w:val="20"/>
          <w:szCs w:val="20"/>
        </w:rPr>
        <w:tab/>
      </w:r>
      <w:r w:rsidR="00574A88" w:rsidRP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ergabeverfahren:"/>
            </w:textInput>
          </w:ffData>
        </w:fldChar>
      </w:r>
      <w:r w:rsidR="00574A88" w:rsidRPr="00574A88">
        <w:rPr>
          <w:rFonts w:cs="Arial"/>
          <w:i/>
          <w:sz w:val="18"/>
          <w:szCs w:val="18"/>
        </w:rPr>
        <w:instrText xml:space="preserve"> FORMTEXT </w:instrText>
      </w:r>
      <w:r w:rsidR="00574A88" w:rsidRPr="00574A88">
        <w:rPr>
          <w:rFonts w:cs="Arial"/>
          <w:i/>
          <w:sz w:val="18"/>
          <w:szCs w:val="18"/>
        </w:rPr>
      </w:r>
      <w:r w:rsidR="00574A88" w:rsidRPr="00574A88">
        <w:rPr>
          <w:rFonts w:cs="Arial"/>
          <w:i/>
          <w:sz w:val="18"/>
          <w:szCs w:val="18"/>
        </w:rPr>
        <w:fldChar w:fldCharType="separate"/>
      </w:r>
      <w:r w:rsidR="00574A88" w:rsidRPr="00574A88">
        <w:rPr>
          <w:rFonts w:cs="Arial"/>
          <w:i/>
          <w:noProof/>
          <w:sz w:val="18"/>
          <w:szCs w:val="18"/>
        </w:rPr>
        <w:t>Vergabeverfahren:</w:t>
      </w:r>
      <w:r w:rsidR="00574A88" w:rsidRPr="00574A88">
        <w:rPr>
          <w:rFonts w:cs="Arial"/>
          <w:i/>
          <w:sz w:val="18"/>
          <w:szCs w:val="18"/>
        </w:rPr>
        <w:fldChar w:fldCharType="end"/>
      </w:r>
    </w:p>
    <w:p w14:paraId="3C522246" w14:textId="4EA37991" w:rsidR="00AF40DB" w:rsidRPr="00DF6240" w:rsidRDefault="00574A88" w:rsidP="00AF40DB">
      <w:pPr>
        <w:widowControl w:val="0"/>
        <w:spacing w:before="6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3" w:name="Kontrollkästchen22"/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bookmarkEnd w:id="3"/>
      <w:r w:rsidR="00AF40DB" w:rsidRPr="00DF6240">
        <w:rPr>
          <w:rFonts w:cs="Arial"/>
          <w:sz w:val="18"/>
          <w:szCs w:val="18"/>
        </w:rPr>
        <w:t xml:space="preserve"> Öffentliche Ausschreibung nach der Vergabe- und Vertragsordnung für Bauleistungen – Teil A (VOB/A)</w:t>
      </w:r>
    </w:p>
    <w:p w14:paraId="35F9A6EE" w14:textId="1825C537" w:rsidR="00AF40DB" w:rsidRPr="00DF6240" w:rsidRDefault="00574A88" w:rsidP="00AF40DB">
      <w:pPr>
        <w:widowControl w:val="0"/>
        <w:spacing w:before="6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DF6240">
        <w:rPr>
          <w:rFonts w:cs="Arial"/>
          <w:sz w:val="18"/>
          <w:szCs w:val="18"/>
        </w:rPr>
        <w:t xml:space="preserve"> Beschränkte Ausschreibung </w:t>
      </w:r>
      <w:r w:rsidR="003356FD">
        <w:rPr>
          <w:rFonts w:cs="Arial"/>
          <w:sz w:val="18"/>
          <w:szCs w:val="18"/>
        </w:rPr>
        <w:t>mit</w:t>
      </w:r>
      <w:r w:rsidR="00AF40DB" w:rsidRPr="00DF6240">
        <w:rPr>
          <w:rFonts w:cs="Arial"/>
          <w:sz w:val="18"/>
          <w:szCs w:val="18"/>
        </w:rPr>
        <w:t xml:space="preserve"> Teilnahmewettbewerb nach der VOB/A</w:t>
      </w:r>
    </w:p>
    <w:p w14:paraId="4585C796" w14:textId="78B11331" w:rsidR="00AF40DB" w:rsidRPr="00DF6240" w:rsidRDefault="00574A88" w:rsidP="00AF40DB">
      <w:pPr>
        <w:ind w:firstLine="284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t>Vergabenummer:</w:t>
      </w:r>
      <w:r w:rsidR="00AF40DB" w:rsidRPr="00DF6240">
        <w:rPr>
          <w:rFonts w:cs="Arial"/>
          <w:sz w:val="18"/>
          <w:szCs w:val="18"/>
        </w:rPr>
        <w:t xml:space="preserve"> </w:t>
      </w:r>
      <w:r w:rsidR="00AF40DB" w:rsidRPr="00574A88">
        <w:rPr>
          <w:rFonts w:cs="Arial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AF40DB" w:rsidRPr="00574A88">
        <w:rPr>
          <w:rFonts w:cs="Arial"/>
          <w:sz w:val="18"/>
          <w:szCs w:val="18"/>
        </w:rPr>
        <w:instrText xml:space="preserve"> FORMTEXT </w:instrText>
      </w:r>
      <w:r w:rsidR="00AF40DB" w:rsidRPr="00574A88">
        <w:rPr>
          <w:rFonts w:cs="Arial"/>
          <w:sz w:val="18"/>
          <w:szCs w:val="18"/>
        </w:rPr>
      </w:r>
      <w:r w:rsidR="00AF40DB" w:rsidRPr="00574A88">
        <w:rPr>
          <w:rFonts w:cs="Arial"/>
          <w:sz w:val="18"/>
          <w:szCs w:val="18"/>
        </w:rPr>
        <w:fldChar w:fldCharType="separate"/>
      </w:r>
      <w:r w:rsidR="00AF40DB" w:rsidRPr="00574A88">
        <w:rPr>
          <w:rFonts w:cs="Arial"/>
          <w:noProof/>
          <w:sz w:val="18"/>
          <w:szCs w:val="18"/>
        </w:rPr>
        <w:t> </w:t>
      </w:r>
      <w:r w:rsidR="00AF40DB" w:rsidRPr="00574A88">
        <w:rPr>
          <w:rFonts w:cs="Arial"/>
          <w:noProof/>
          <w:sz w:val="18"/>
          <w:szCs w:val="18"/>
        </w:rPr>
        <w:t> </w:t>
      </w:r>
      <w:r w:rsidR="00AF40DB" w:rsidRPr="00574A88">
        <w:rPr>
          <w:rFonts w:cs="Arial"/>
          <w:noProof/>
          <w:sz w:val="18"/>
          <w:szCs w:val="18"/>
        </w:rPr>
        <w:t> </w:t>
      </w:r>
      <w:r w:rsidR="00AF40DB" w:rsidRPr="00574A88">
        <w:rPr>
          <w:rFonts w:cs="Arial"/>
          <w:noProof/>
          <w:sz w:val="18"/>
          <w:szCs w:val="18"/>
        </w:rPr>
        <w:t> </w:t>
      </w:r>
      <w:r w:rsidR="00AF40DB" w:rsidRPr="00574A88">
        <w:rPr>
          <w:rFonts w:cs="Arial"/>
          <w:noProof/>
          <w:sz w:val="18"/>
          <w:szCs w:val="18"/>
        </w:rPr>
        <w:t> </w:t>
      </w:r>
      <w:r w:rsidR="00AF40DB" w:rsidRPr="00574A88">
        <w:rPr>
          <w:rFonts w:cs="Arial"/>
          <w:sz w:val="18"/>
          <w:szCs w:val="18"/>
        </w:rPr>
        <w:fldChar w:fldCharType="end"/>
      </w:r>
      <w:bookmarkEnd w:id="4"/>
    </w:p>
    <w:p w14:paraId="38469824" w14:textId="5683C21D" w:rsidR="00AF40DB" w:rsidRPr="00C56A28" w:rsidRDefault="00AF40DB" w:rsidP="00AF40DB">
      <w:pPr>
        <w:widowControl w:val="0"/>
        <w:snapToGrid w:val="0"/>
        <w:spacing w:before="120"/>
        <w:ind w:left="284" w:hanging="284"/>
        <w:rPr>
          <w:rFonts w:cs="Arial"/>
          <w:i/>
          <w:sz w:val="16"/>
          <w:szCs w:val="16"/>
        </w:rPr>
      </w:pPr>
      <w:r w:rsidRPr="00DF6240">
        <w:rPr>
          <w:rFonts w:cs="Arial"/>
          <w:sz w:val="20"/>
          <w:szCs w:val="20"/>
        </w:rPr>
        <w:t>c)</w:t>
      </w:r>
      <w:r w:rsidRPr="00DF6240">
        <w:rPr>
          <w:rFonts w:cs="Arial"/>
          <w:sz w:val="20"/>
          <w:szCs w:val="20"/>
        </w:rPr>
        <w:tab/>
      </w:r>
      <w:r w:rsidR="00574A88" w:rsidRP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gaben zum elektronischen Vergabeverfahren und zur Ver- und Entschlüsselung der Unterlagen:"/>
            </w:textInput>
          </w:ffData>
        </w:fldChar>
      </w:r>
      <w:r w:rsidR="00574A88" w:rsidRPr="00574A88">
        <w:rPr>
          <w:rFonts w:cs="Arial"/>
          <w:i/>
          <w:sz w:val="18"/>
          <w:szCs w:val="18"/>
        </w:rPr>
        <w:instrText xml:space="preserve"> FORMTEXT </w:instrText>
      </w:r>
      <w:r w:rsidR="00574A88" w:rsidRPr="00574A88">
        <w:rPr>
          <w:rFonts w:cs="Arial"/>
          <w:i/>
          <w:sz w:val="18"/>
          <w:szCs w:val="18"/>
        </w:rPr>
      </w:r>
      <w:r w:rsidR="00574A88" w:rsidRPr="00574A88">
        <w:rPr>
          <w:rFonts w:cs="Arial"/>
          <w:i/>
          <w:sz w:val="18"/>
          <w:szCs w:val="18"/>
        </w:rPr>
        <w:fldChar w:fldCharType="separate"/>
      </w:r>
      <w:r w:rsidR="00574A88" w:rsidRPr="00574A88">
        <w:rPr>
          <w:rFonts w:cs="Arial"/>
          <w:i/>
          <w:noProof/>
          <w:sz w:val="18"/>
          <w:szCs w:val="18"/>
        </w:rPr>
        <w:t>Angaben zum elektronischen Vergabeverfahren und zur Ver- und Entschlüsselung der Unterlagen:</w:t>
      </w:r>
      <w:r w:rsidR="00574A88" w:rsidRPr="00574A88">
        <w:rPr>
          <w:rFonts w:cs="Arial"/>
          <w:i/>
          <w:sz w:val="18"/>
          <w:szCs w:val="18"/>
        </w:rPr>
        <w:fldChar w:fldCharType="end"/>
      </w:r>
    </w:p>
    <w:p w14:paraId="07475DF8" w14:textId="6C852586" w:rsidR="00AF40DB" w:rsidRPr="00C56A28" w:rsidRDefault="00574A88" w:rsidP="00574A88">
      <w:pPr>
        <w:widowControl w:val="0"/>
        <w:spacing w:before="60"/>
        <w:ind w:left="568" w:hanging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="00AF40DB" w:rsidRPr="00C56A28">
        <w:rPr>
          <w:rFonts w:cs="Arial"/>
          <w:sz w:val="18"/>
          <w:szCs w:val="18"/>
        </w:rPr>
        <w:t>Vergabeunterlagen werden nur elektronisch zur Verfügung gestellt.</w:t>
      </w:r>
    </w:p>
    <w:p w14:paraId="57ECB21B" w14:textId="293230B6" w:rsidR="00AF40DB" w:rsidRPr="00C56A28" w:rsidRDefault="00574A88" w:rsidP="00574A88">
      <w:pPr>
        <w:widowControl w:val="0"/>
        <w:spacing w:before="60"/>
        <w:ind w:left="568" w:hanging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</w:r>
      <w:r w:rsidR="00AF40DB" w:rsidRPr="00C56A28">
        <w:rPr>
          <w:rFonts w:cs="Arial"/>
          <w:sz w:val="18"/>
          <w:szCs w:val="18"/>
        </w:rPr>
        <w:t>Vergabeunterlagen werden auch elektronisch zur Verfügung gestellt.</w:t>
      </w:r>
    </w:p>
    <w:p w14:paraId="2E79ACCC" w14:textId="05838CE3" w:rsidR="00AF40DB" w:rsidRPr="00C56A28" w:rsidRDefault="00574A88" w:rsidP="00574A88">
      <w:pPr>
        <w:widowControl w:val="0"/>
        <w:spacing w:before="60"/>
        <w:ind w:left="568" w:hanging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</w:r>
      <w:r w:rsidR="00AF40DB" w:rsidRPr="00C56A28">
        <w:rPr>
          <w:rFonts w:cs="Arial"/>
          <w:sz w:val="18"/>
          <w:szCs w:val="18"/>
        </w:rPr>
        <w:t xml:space="preserve">Es werden </w:t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 xml:space="preserve">nur / </w:t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 xml:space="preserve">auch </w:t>
      </w:r>
      <w:r w:rsidR="00E942A4" w:rsidRPr="00C56A28">
        <w:rPr>
          <w:rFonts w:cs="Arial"/>
          <w:sz w:val="18"/>
          <w:szCs w:val="18"/>
        </w:rPr>
        <w:t xml:space="preserve">schriftliche </w:t>
      </w:r>
      <w:r w:rsidR="00AF40DB" w:rsidRPr="00C56A28">
        <w:rPr>
          <w:rFonts w:cs="Arial"/>
          <w:sz w:val="18"/>
          <w:szCs w:val="18"/>
        </w:rPr>
        <w:t xml:space="preserve">Angebote </w:t>
      </w:r>
      <w:r w:rsidR="00E942A4" w:rsidRPr="00C56A28">
        <w:rPr>
          <w:rFonts w:cs="Arial"/>
          <w:sz w:val="18"/>
          <w:szCs w:val="18"/>
        </w:rPr>
        <w:t>(i</w:t>
      </w:r>
      <w:r w:rsidR="00AF40DB" w:rsidRPr="00C56A28">
        <w:rPr>
          <w:rFonts w:cs="Arial"/>
          <w:sz w:val="18"/>
          <w:szCs w:val="18"/>
        </w:rPr>
        <w:t>n Papierform</w:t>
      </w:r>
      <w:r w:rsidR="00E942A4" w:rsidRPr="00C56A28">
        <w:rPr>
          <w:rFonts w:cs="Arial"/>
          <w:sz w:val="18"/>
          <w:szCs w:val="18"/>
        </w:rPr>
        <w:t xml:space="preserve">) </w:t>
      </w:r>
      <w:r w:rsidR="00AF40DB" w:rsidRPr="00C56A28">
        <w:rPr>
          <w:rFonts w:cs="Arial"/>
          <w:sz w:val="18"/>
          <w:szCs w:val="18"/>
        </w:rPr>
        <w:t xml:space="preserve">akzeptiert. </w:t>
      </w:r>
    </w:p>
    <w:p w14:paraId="0CE6D2AC" w14:textId="7ACC836E" w:rsidR="00C44101" w:rsidRPr="00C56A28" w:rsidRDefault="00574A88" w:rsidP="00574A88">
      <w:pPr>
        <w:widowControl w:val="0"/>
        <w:spacing w:before="60"/>
        <w:ind w:left="568" w:hanging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</w:r>
      <w:r w:rsidR="00C44101" w:rsidRPr="00C56A28">
        <w:rPr>
          <w:rFonts w:cs="Arial"/>
          <w:sz w:val="18"/>
          <w:szCs w:val="18"/>
          <w:u w:val="single"/>
        </w:rPr>
        <w:t>Sofern</w:t>
      </w:r>
      <w:r w:rsidR="00C44101" w:rsidRPr="00C56A28">
        <w:rPr>
          <w:rFonts w:cs="Arial"/>
          <w:sz w:val="18"/>
          <w:szCs w:val="18"/>
        </w:rPr>
        <w:t xml:space="preserve"> das Vergabeverfahren elektronisch über das eVergabe-</w:t>
      </w:r>
      <w:r w:rsidR="003140B7">
        <w:rPr>
          <w:rFonts w:cs="Arial"/>
          <w:sz w:val="18"/>
          <w:szCs w:val="18"/>
        </w:rPr>
        <w:t>System durchgeführt wird,</w:t>
      </w:r>
    </w:p>
    <w:p w14:paraId="0E2CCBAE" w14:textId="7B4F8EFF" w:rsidR="00C44101" w:rsidRPr="00C56A28" w:rsidRDefault="00C44101" w:rsidP="00574A88">
      <w:pPr>
        <w:widowControl w:val="0"/>
        <w:snapToGrid w:val="0"/>
        <w:ind w:left="567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werden </w:t>
      </w:r>
      <w:r w:rsidR="00574A8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574A88" w:rsidRPr="00547053">
        <w:rPr>
          <w:rFonts w:cs="Arial"/>
          <w:sz w:val="18"/>
          <w:szCs w:val="18"/>
        </w:rPr>
        <w:instrText xml:space="preserve"> FORMCHECKBOX </w:instrText>
      </w:r>
      <w:r w:rsidR="00574A88" w:rsidRPr="00547053">
        <w:rPr>
          <w:rFonts w:cs="Arial"/>
          <w:sz w:val="18"/>
          <w:szCs w:val="18"/>
        </w:rPr>
      </w:r>
      <w:r w:rsidR="00574A88" w:rsidRPr="00547053">
        <w:rPr>
          <w:rFonts w:cs="Arial"/>
          <w:sz w:val="18"/>
          <w:szCs w:val="18"/>
        </w:rPr>
        <w:fldChar w:fldCharType="separate"/>
      </w:r>
      <w:r w:rsidR="00574A88" w:rsidRPr="00547053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20"/>
          <w:szCs w:val="20"/>
        </w:rPr>
        <w:t xml:space="preserve"> </w:t>
      </w:r>
      <w:r w:rsidRPr="00C56A28">
        <w:rPr>
          <w:rFonts w:cs="Arial"/>
          <w:sz w:val="18"/>
          <w:szCs w:val="18"/>
        </w:rPr>
        <w:t xml:space="preserve">nur / </w:t>
      </w:r>
      <w:r w:rsidR="00574A8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="00574A88" w:rsidRPr="00547053">
        <w:rPr>
          <w:rFonts w:cs="Arial"/>
          <w:sz w:val="18"/>
          <w:szCs w:val="18"/>
        </w:rPr>
        <w:instrText xml:space="preserve"> FORMCHECKBOX </w:instrText>
      </w:r>
      <w:r w:rsidR="00574A88" w:rsidRPr="00547053">
        <w:rPr>
          <w:rFonts w:cs="Arial"/>
          <w:sz w:val="18"/>
          <w:szCs w:val="18"/>
        </w:rPr>
      </w:r>
      <w:r w:rsidR="00574A88" w:rsidRPr="00547053">
        <w:rPr>
          <w:rFonts w:cs="Arial"/>
          <w:sz w:val="18"/>
          <w:szCs w:val="18"/>
        </w:rPr>
        <w:fldChar w:fldCharType="separate"/>
      </w:r>
      <w:r w:rsidR="00574A88" w:rsidRPr="00547053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20"/>
          <w:szCs w:val="20"/>
        </w:rPr>
        <w:t xml:space="preserve"> </w:t>
      </w:r>
      <w:r w:rsidRPr="00C56A28">
        <w:rPr>
          <w:rFonts w:cs="Arial"/>
          <w:sz w:val="18"/>
          <w:szCs w:val="18"/>
        </w:rPr>
        <w:t xml:space="preserve">auch elektronische Angebote in folgender Form akzeptiert: </w:t>
      </w:r>
    </w:p>
    <w:p w14:paraId="678E98B7" w14:textId="40F68C16" w:rsidR="00C44101" w:rsidRPr="00C56A28" w:rsidRDefault="00574A88" w:rsidP="00574A88">
      <w:pPr>
        <w:widowControl w:val="0"/>
        <w:snapToGrid w:val="0"/>
        <w:ind w:left="567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>mit fortgeschrittener elektronischer Signatur.</w:t>
      </w:r>
    </w:p>
    <w:p w14:paraId="6485A1C2" w14:textId="50781A0D" w:rsidR="00C44101" w:rsidRPr="00C56A28" w:rsidRDefault="00574A88" w:rsidP="00574A88">
      <w:pPr>
        <w:widowControl w:val="0"/>
        <w:ind w:left="567"/>
        <w:rPr>
          <w:rFonts w:cs="Arial"/>
          <w:sz w:val="18"/>
          <w:szCs w:val="18"/>
          <w:vertAlign w:val="superscript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 xml:space="preserve">mit qualifizierter elektronischer Signatur. </w:t>
      </w:r>
    </w:p>
    <w:p w14:paraId="759B8449" w14:textId="6137ACC2" w:rsidR="00AF40DB" w:rsidRPr="00C56A28" w:rsidRDefault="00574A88" w:rsidP="00574A88">
      <w:pPr>
        <w:widowControl w:val="0"/>
        <w:ind w:left="567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 xml:space="preserve">in Textform nach § 126b BGB (ausschließlich innerhalb </w:t>
      </w:r>
      <w:r w:rsidR="00B10E70" w:rsidRPr="00C56A28">
        <w:rPr>
          <w:rFonts w:cs="Arial"/>
          <w:sz w:val="18"/>
          <w:szCs w:val="18"/>
        </w:rPr>
        <w:t xml:space="preserve">eines elektronischen </w:t>
      </w:r>
      <w:r w:rsidR="00C44101" w:rsidRPr="00C56A28">
        <w:rPr>
          <w:rFonts w:cs="Arial"/>
          <w:sz w:val="18"/>
          <w:szCs w:val="18"/>
        </w:rPr>
        <w:t>V</w:t>
      </w:r>
      <w:r w:rsidR="00B10E70" w:rsidRPr="00C56A28">
        <w:rPr>
          <w:rFonts w:cs="Arial"/>
          <w:sz w:val="18"/>
          <w:szCs w:val="18"/>
        </w:rPr>
        <w:t>ergabemanagements</w:t>
      </w:r>
      <w:r w:rsidR="00C44101" w:rsidRPr="00C56A28">
        <w:rPr>
          <w:rFonts w:cs="Arial"/>
          <w:sz w:val="18"/>
          <w:szCs w:val="18"/>
        </w:rPr>
        <w:t>ystems).</w:t>
      </w:r>
    </w:p>
    <w:p w14:paraId="6A2EEB8A" w14:textId="6994010A" w:rsidR="00AF40DB" w:rsidRPr="00C56A28" w:rsidRDefault="00AF40DB" w:rsidP="00AF40DB">
      <w:pPr>
        <w:widowControl w:val="0"/>
        <w:tabs>
          <w:tab w:val="left" w:pos="356"/>
        </w:tabs>
        <w:spacing w:before="120"/>
        <w:ind w:left="357" w:hanging="357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d)</w:t>
      </w:r>
      <w:r w:rsidRPr="00C56A28">
        <w:rPr>
          <w:rFonts w:cs="Arial"/>
          <w:sz w:val="20"/>
          <w:szCs w:val="20"/>
        </w:rPr>
        <w:tab/>
      </w:r>
      <w:r w:rsidR="00574A88" w:rsidRP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rt des Auftrags:"/>
            </w:textInput>
          </w:ffData>
        </w:fldChar>
      </w:r>
      <w:r w:rsidR="00574A88" w:rsidRPr="00574A88">
        <w:rPr>
          <w:rFonts w:cs="Arial"/>
          <w:i/>
          <w:sz w:val="18"/>
          <w:szCs w:val="18"/>
        </w:rPr>
        <w:instrText xml:space="preserve"> FORMTEXT </w:instrText>
      </w:r>
      <w:r w:rsidR="00574A88" w:rsidRPr="00574A88">
        <w:rPr>
          <w:rFonts w:cs="Arial"/>
          <w:i/>
          <w:sz w:val="18"/>
          <w:szCs w:val="18"/>
        </w:rPr>
      </w:r>
      <w:r w:rsidR="00574A88" w:rsidRPr="00574A88">
        <w:rPr>
          <w:rFonts w:cs="Arial"/>
          <w:i/>
          <w:sz w:val="18"/>
          <w:szCs w:val="18"/>
        </w:rPr>
        <w:fldChar w:fldCharType="separate"/>
      </w:r>
      <w:r w:rsidR="00574A88" w:rsidRPr="00574A88">
        <w:rPr>
          <w:rFonts w:cs="Arial"/>
          <w:i/>
          <w:noProof/>
          <w:sz w:val="18"/>
          <w:szCs w:val="18"/>
        </w:rPr>
        <w:t>Art des Auftrags:</w:t>
      </w:r>
      <w:r w:rsidR="00574A88" w:rsidRPr="00574A88">
        <w:rPr>
          <w:rFonts w:cs="Arial"/>
          <w:i/>
          <w:sz w:val="18"/>
          <w:szCs w:val="18"/>
        </w:rPr>
        <w:fldChar w:fldCharType="end"/>
      </w:r>
    </w:p>
    <w:p w14:paraId="250EF343" w14:textId="559AD79A" w:rsidR="00AF40DB" w:rsidRPr="00C56A28" w:rsidRDefault="00574A88" w:rsidP="00AF40DB">
      <w:pPr>
        <w:widowControl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Ausführung von Bauleistungen</w:t>
      </w:r>
    </w:p>
    <w:p w14:paraId="49971AEB" w14:textId="3E5A6D01" w:rsidR="00AF40DB" w:rsidRPr="00C56A28" w:rsidRDefault="00574A88" w:rsidP="00AF40DB">
      <w:pPr>
        <w:widowControl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Planung und Ausführung von Bauleistungen</w:t>
      </w:r>
    </w:p>
    <w:p w14:paraId="44F09172" w14:textId="647D51A2" w:rsidR="00AF40DB" w:rsidRPr="00C56A28" w:rsidRDefault="00574A88" w:rsidP="00AF40DB">
      <w:pPr>
        <w:ind w:firstLine="284"/>
        <w:rPr>
          <w:rFonts w:cs="Arial"/>
          <w:sz w:val="18"/>
          <w:szCs w:val="18"/>
          <w:u w:val="dotted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Bauleistungen durch Dritte (Mietkauf, Investor, Leasing, Konzession)</w:t>
      </w:r>
    </w:p>
    <w:p w14:paraId="5C08A7B7" w14:textId="13C7A7A8" w:rsidR="00AF40DB" w:rsidRPr="00C56A28" w:rsidRDefault="00AF40DB" w:rsidP="00AF40DB">
      <w:pPr>
        <w:widowControl w:val="0"/>
        <w:tabs>
          <w:tab w:val="left" w:pos="356"/>
        </w:tabs>
        <w:spacing w:before="120"/>
        <w:ind w:left="357" w:hanging="357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e)</w:t>
      </w:r>
      <w:r w:rsidRPr="00C56A28">
        <w:rPr>
          <w:rFonts w:cs="Arial"/>
          <w:sz w:val="20"/>
          <w:szCs w:val="20"/>
        </w:rPr>
        <w:tab/>
      </w:r>
      <w:r w:rsid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Ort der Ausführung:"/>
            </w:textInput>
          </w:ffData>
        </w:fldChar>
      </w:r>
      <w:r w:rsidR="00574A88">
        <w:rPr>
          <w:rFonts w:cs="Arial"/>
          <w:i/>
          <w:sz w:val="18"/>
          <w:szCs w:val="18"/>
        </w:rPr>
        <w:instrText xml:space="preserve"> FORMTEXT </w:instrText>
      </w:r>
      <w:r w:rsidR="00574A88">
        <w:rPr>
          <w:rFonts w:cs="Arial"/>
          <w:i/>
          <w:sz w:val="18"/>
          <w:szCs w:val="18"/>
        </w:rPr>
      </w:r>
      <w:r w:rsidR="00574A88">
        <w:rPr>
          <w:rFonts w:cs="Arial"/>
          <w:i/>
          <w:sz w:val="18"/>
          <w:szCs w:val="18"/>
        </w:rPr>
        <w:fldChar w:fldCharType="separate"/>
      </w:r>
      <w:r w:rsidR="00574A88">
        <w:rPr>
          <w:rFonts w:cs="Arial"/>
          <w:i/>
          <w:noProof/>
          <w:sz w:val="18"/>
          <w:szCs w:val="18"/>
        </w:rPr>
        <w:t>Ort der Ausführung:</w:t>
      </w:r>
      <w:r w:rsidR="00574A88">
        <w:rPr>
          <w:rFonts w:cs="Arial"/>
          <w:i/>
          <w:sz w:val="18"/>
          <w:szCs w:val="18"/>
        </w:rPr>
        <w:fldChar w:fldCharType="end"/>
      </w:r>
      <w:r w:rsidRPr="00C56A28">
        <w:rPr>
          <w:rFonts w:cs="Arial"/>
          <w:i/>
          <w:sz w:val="16"/>
          <w:szCs w:val="16"/>
        </w:rPr>
        <w:tab/>
      </w:r>
      <w:r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86EC8">
        <w:rPr>
          <w:rFonts w:cs="Arial"/>
          <w:sz w:val="18"/>
          <w:szCs w:val="18"/>
        </w:rPr>
        <w:instrText xml:space="preserve"> FORMTEXT </w:instrText>
      </w:r>
      <w:r w:rsidRPr="00C86EC8">
        <w:rPr>
          <w:rFonts w:cs="Arial"/>
          <w:sz w:val="18"/>
          <w:szCs w:val="18"/>
        </w:rPr>
      </w:r>
      <w:r w:rsidRPr="00C86EC8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Hamburg</w:t>
      </w:r>
      <w:r w:rsidRPr="00C86EC8">
        <w:rPr>
          <w:rFonts w:cs="Arial"/>
          <w:sz w:val="18"/>
          <w:szCs w:val="18"/>
        </w:rPr>
        <w:fldChar w:fldCharType="end"/>
      </w:r>
    </w:p>
    <w:p w14:paraId="1EC9FC1E" w14:textId="16429FBF" w:rsidR="00574A88" w:rsidRDefault="00AF40DB" w:rsidP="00AF40DB">
      <w:pPr>
        <w:widowControl w:val="0"/>
        <w:tabs>
          <w:tab w:val="left" w:pos="356"/>
        </w:tabs>
        <w:spacing w:before="120"/>
        <w:ind w:left="357" w:hanging="357"/>
        <w:rPr>
          <w:rFonts w:cs="Arial"/>
          <w:sz w:val="20"/>
          <w:szCs w:val="20"/>
        </w:rPr>
      </w:pPr>
      <w:r w:rsidRPr="00C56A28">
        <w:rPr>
          <w:rFonts w:cs="Arial"/>
          <w:sz w:val="20"/>
          <w:szCs w:val="20"/>
        </w:rPr>
        <w:t>f)</w:t>
      </w:r>
      <w:r w:rsidRPr="00C56A28">
        <w:rPr>
          <w:rFonts w:cs="Arial"/>
          <w:sz w:val="20"/>
          <w:szCs w:val="20"/>
        </w:rPr>
        <w:tab/>
      </w:r>
      <w:r w:rsidR="00574A8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rt und Umfang der Leistung, allgemeine Merkmale baulichen Anlage: "/>
            </w:textInput>
          </w:ffData>
        </w:fldChar>
      </w:r>
      <w:r w:rsidR="00574A88" w:rsidRPr="00C86EC8">
        <w:rPr>
          <w:rFonts w:cs="Arial"/>
          <w:i/>
          <w:sz w:val="18"/>
          <w:szCs w:val="18"/>
        </w:rPr>
        <w:instrText xml:space="preserve"> FORMTEXT </w:instrText>
      </w:r>
      <w:r w:rsidR="00574A88" w:rsidRPr="00C86EC8">
        <w:rPr>
          <w:rFonts w:cs="Arial"/>
          <w:i/>
          <w:sz w:val="18"/>
          <w:szCs w:val="18"/>
        </w:rPr>
      </w:r>
      <w:r w:rsidR="00574A88" w:rsidRPr="00C86EC8">
        <w:rPr>
          <w:rFonts w:cs="Arial"/>
          <w:i/>
          <w:sz w:val="18"/>
          <w:szCs w:val="18"/>
        </w:rPr>
        <w:fldChar w:fldCharType="separate"/>
      </w:r>
      <w:r w:rsidR="00574A88" w:rsidRPr="00C86EC8">
        <w:rPr>
          <w:rFonts w:cs="Arial"/>
          <w:i/>
          <w:noProof/>
          <w:sz w:val="18"/>
          <w:szCs w:val="18"/>
        </w:rPr>
        <w:t xml:space="preserve">Art und Umfang der Leistung, allgemeine Merkmale baulichen Anlage: </w:t>
      </w:r>
      <w:r w:rsidR="00574A88" w:rsidRPr="00C86EC8">
        <w:rPr>
          <w:rFonts w:cs="Arial"/>
          <w:i/>
          <w:sz w:val="18"/>
          <w:szCs w:val="18"/>
        </w:rPr>
        <w:fldChar w:fldCharType="end"/>
      </w:r>
      <w:r w:rsidRPr="00C56A28">
        <w:rPr>
          <w:rFonts w:cs="Arial"/>
          <w:i/>
          <w:sz w:val="16"/>
          <w:szCs w:val="16"/>
        </w:rPr>
        <w:t xml:space="preserve"> </w:t>
      </w:r>
      <w:r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86EC8">
        <w:rPr>
          <w:rFonts w:cs="Arial"/>
          <w:sz w:val="18"/>
          <w:szCs w:val="18"/>
        </w:rPr>
        <w:instrText xml:space="preserve"> FORMTEXT </w:instrText>
      </w:r>
      <w:r w:rsidRPr="00C86EC8">
        <w:rPr>
          <w:rFonts w:cs="Arial"/>
          <w:sz w:val="18"/>
          <w:szCs w:val="18"/>
        </w:rPr>
      </w:r>
      <w:r w:rsidRPr="00C86EC8">
        <w:rPr>
          <w:rFonts w:cs="Arial"/>
          <w:sz w:val="18"/>
          <w:szCs w:val="18"/>
        </w:rPr>
        <w:fldChar w:fldCharType="separate"/>
      </w:r>
      <w:r w:rsidR="00207946">
        <w:rPr>
          <w:rFonts w:cs="Arial"/>
          <w:noProof/>
          <w:sz w:val="18"/>
          <w:szCs w:val="18"/>
        </w:rPr>
        <w:t xml:space="preserve">Modernisierung der Gebäudeautomation mit dem Ziel des </w:t>
      </w:r>
      <w:r w:rsidR="00207946" w:rsidRPr="00207946">
        <w:rPr>
          <w:rFonts w:cs="Arial"/>
          <w:noProof/>
          <w:sz w:val="18"/>
          <w:szCs w:val="18"/>
        </w:rPr>
        <w:t xml:space="preserve">Automations-grad B gemäß DIN V 18599-11. </w:t>
      </w:r>
      <w:r w:rsidR="00207946">
        <w:rPr>
          <w:rFonts w:cs="Arial"/>
          <w:noProof/>
          <w:sz w:val="18"/>
          <w:szCs w:val="18"/>
        </w:rPr>
        <w:t xml:space="preserve"> </w:t>
      </w:r>
      <w:r w:rsidRPr="00C86EC8">
        <w:rPr>
          <w:rFonts w:cs="Arial"/>
          <w:sz w:val="18"/>
          <w:szCs w:val="18"/>
        </w:rPr>
        <w:fldChar w:fldCharType="end"/>
      </w:r>
    </w:p>
    <w:p w14:paraId="5317077F" w14:textId="7F9D490F" w:rsidR="00AF40DB" w:rsidRPr="00C86EC8" w:rsidRDefault="00574A88" w:rsidP="00AF40DB">
      <w:pPr>
        <w:widowControl w:val="0"/>
        <w:tabs>
          <w:tab w:val="left" w:pos="356"/>
        </w:tabs>
        <w:spacing w:before="120"/>
        <w:ind w:left="357" w:hanging="357"/>
        <w:rPr>
          <w:rFonts w:cs="Arial"/>
          <w:i/>
          <w:sz w:val="18"/>
          <w:szCs w:val="18"/>
        </w:rPr>
      </w:pPr>
      <w:r>
        <w:rPr>
          <w:rFonts w:cs="Arial"/>
          <w:sz w:val="20"/>
          <w:szCs w:val="20"/>
        </w:rPr>
        <w:tab/>
      </w:r>
      <w:r w:rsidR="00AF40DB"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F40DB" w:rsidRPr="00C86EC8">
        <w:rPr>
          <w:rFonts w:cs="Arial"/>
          <w:sz w:val="18"/>
          <w:szCs w:val="18"/>
        </w:rPr>
        <w:instrText xml:space="preserve"> FORMTEXT </w:instrText>
      </w:r>
      <w:r w:rsidR="00AF40DB" w:rsidRPr="00C86EC8">
        <w:rPr>
          <w:rFonts w:cs="Arial"/>
          <w:sz w:val="18"/>
          <w:szCs w:val="18"/>
        </w:rPr>
      </w:r>
      <w:r w:rsidR="00AF40DB" w:rsidRPr="00C86EC8">
        <w:rPr>
          <w:rFonts w:cs="Arial"/>
          <w:sz w:val="18"/>
          <w:szCs w:val="18"/>
        </w:rPr>
        <w:fldChar w:fldCharType="separate"/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sz w:val="18"/>
          <w:szCs w:val="18"/>
        </w:rPr>
        <w:fldChar w:fldCharType="end"/>
      </w:r>
    </w:p>
    <w:p w14:paraId="3587822E" w14:textId="4636D832" w:rsidR="00AF40DB" w:rsidRPr="00C56A28" w:rsidRDefault="00AF40DB" w:rsidP="00AF40DB">
      <w:pPr>
        <w:widowControl w:val="0"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g)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gaben über den Zweck der baulichen Anlage oder des Auftrages, wenn auch Planungsleistungen gefordert werden: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>Angaben über den Zweck der baulichen Anlage oder des Auftrages, wenn auch Planungsleistungen gefordert werden:</w:t>
      </w:r>
      <w:r w:rsidR="00C86EC8" w:rsidRPr="00C86EC8">
        <w:rPr>
          <w:rFonts w:cs="Arial"/>
          <w:i/>
          <w:sz w:val="18"/>
          <w:szCs w:val="18"/>
        </w:rPr>
        <w:fldChar w:fldCharType="end"/>
      </w:r>
    </w:p>
    <w:p w14:paraId="2A99FFE5" w14:textId="77777777" w:rsidR="00AF40DB" w:rsidRPr="00C86EC8" w:rsidRDefault="00AF40DB" w:rsidP="00AF40DB">
      <w:pPr>
        <w:ind w:firstLine="284"/>
        <w:rPr>
          <w:rFonts w:cs="Arial"/>
          <w:sz w:val="18"/>
          <w:szCs w:val="18"/>
        </w:rPr>
      </w:pPr>
      <w:r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86EC8">
        <w:rPr>
          <w:rFonts w:cs="Arial"/>
          <w:sz w:val="18"/>
          <w:szCs w:val="18"/>
        </w:rPr>
        <w:instrText xml:space="preserve"> FORMTEXT </w:instrText>
      </w:r>
      <w:r w:rsidRPr="00C86EC8">
        <w:rPr>
          <w:rFonts w:cs="Arial"/>
          <w:sz w:val="18"/>
          <w:szCs w:val="18"/>
        </w:rPr>
      </w:r>
      <w:r w:rsidRPr="00C86EC8">
        <w:rPr>
          <w:rFonts w:cs="Arial"/>
          <w:sz w:val="18"/>
          <w:szCs w:val="18"/>
        </w:rPr>
        <w:fldChar w:fldCharType="separate"/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sz w:val="18"/>
          <w:szCs w:val="18"/>
        </w:rPr>
        <w:fldChar w:fldCharType="end"/>
      </w:r>
    </w:p>
    <w:p w14:paraId="70FABE38" w14:textId="7E3DCC7E" w:rsidR="00AF40DB" w:rsidRPr="00C56A28" w:rsidRDefault="00AF40DB" w:rsidP="00574A88">
      <w:pPr>
        <w:widowControl w:val="0"/>
        <w:tabs>
          <w:tab w:val="left" w:pos="2268"/>
          <w:tab w:val="left" w:pos="5103"/>
        </w:tabs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h)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ufteilung in Lose: 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>Aufteilung in Lose:</w:t>
      </w:r>
      <w:r w:rsidR="00C86EC8" w:rsidRPr="00C86EC8">
        <w:rPr>
          <w:rFonts w:cs="Arial"/>
          <w:i/>
          <w:noProof/>
          <w:sz w:val="18"/>
          <w:szCs w:val="18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end"/>
      </w:r>
      <w:r w:rsidR="00574A8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="00574A88" w:rsidRPr="00547053">
        <w:rPr>
          <w:rFonts w:cs="Arial"/>
          <w:sz w:val="18"/>
          <w:szCs w:val="18"/>
        </w:rPr>
        <w:instrText xml:space="preserve"> FORMCHECKBOX </w:instrText>
      </w:r>
      <w:r w:rsidR="00574A88" w:rsidRPr="00547053">
        <w:rPr>
          <w:rFonts w:cs="Arial"/>
          <w:sz w:val="18"/>
          <w:szCs w:val="18"/>
        </w:rPr>
      </w:r>
      <w:r w:rsidR="00574A88" w:rsidRPr="00547053">
        <w:rPr>
          <w:rFonts w:cs="Arial"/>
          <w:sz w:val="18"/>
          <w:szCs w:val="18"/>
        </w:rPr>
        <w:fldChar w:fldCharType="separate"/>
      </w:r>
      <w:r w:rsidR="00574A88" w:rsidRPr="00547053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 xml:space="preserve"> nein</w:t>
      </w:r>
    </w:p>
    <w:p w14:paraId="5E6055DD" w14:textId="1EFBE2B8" w:rsidR="00AF40DB" w:rsidRPr="00C56A28" w:rsidRDefault="00574A88" w:rsidP="00574A88">
      <w:pPr>
        <w:widowControl w:val="0"/>
        <w:tabs>
          <w:tab w:val="left" w:pos="2268"/>
          <w:tab w:val="left" w:pos="5103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>
        <w:rPr>
          <w:rFonts w:cs="Arial"/>
          <w:sz w:val="18"/>
          <w:szCs w:val="18"/>
        </w:rPr>
        <w:t xml:space="preserve"> ja, Angebot</w:t>
      </w:r>
      <w:r w:rsidR="003356FD">
        <w:rPr>
          <w:rFonts w:cs="Arial"/>
          <w:sz w:val="18"/>
          <w:szCs w:val="18"/>
        </w:rPr>
        <w:t>e</w:t>
      </w:r>
      <w:r>
        <w:rPr>
          <w:rFonts w:cs="Arial"/>
          <w:sz w:val="18"/>
          <w:szCs w:val="18"/>
        </w:rPr>
        <w:t xml:space="preserve"> sind möglich</w:t>
      </w:r>
      <w:r w:rsidR="00AF40DB" w:rsidRPr="00C56A28">
        <w:rPr>
          <w:rFonts w:cs="Arial"/>
          <w:sz w:val="18"/>
          <w:szCs w:val="18"/>
        </w:rPr>
        <w:tab/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für ein Los</w:t>
      </w:r>
    </w:p>
    <w:p w14:paraId="30CAF24D" w14:textId="5CD3A368" w:rsidR="00AF40DB" w:rsidRPr="00C56A28" w:rsidRDefault="00AF40DB" w:rsidP="00574A88">
      <w:pPr>
        <w:widowControl w:val="0"/>
        <w:tabs>
          <w:tab w:val="left" w:pos="2268"/>
          <w:tab w:val="left" w:pos="5103"/>
        </w:tabs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ab/>
      </w:r>
      <w:r w:rsidR="00574A88">
        <w:rPr>
          <w:rFonts w:cs="Arial"/>
          <w:sz w:val="18"/>
          <w:szCs w:val="18"/>
        </w:rPr>
        <w:tab/>
      </w:r>
      <w:r w:rsidR="00574A8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574A88" w:rsidRPr="00547053">
        <w:rPr>
          <w:rFonts w:cs="Arial"/>
          <w:sz w:val="18"/>
          <w:szCs w:val="18"/>
        </w:rPr>
        <w:instrText xml:space="preserve"> FORMCHECKBOX </w:instrText>
      </w:r>
      <w:r w:rsidR="00574A88" w:rsidRPr="00547053">
        <w:rPr>
          <w:rFonts w:cs="Arial"/>
          <w:sz w:val="18"/>
          <w:szCs w:val="18"/>
        </w:rPr>
      </w:r>
      <w:r w:rsidR="00574A88" w:rsidRPr="00547053">
        <w:rPr>
          <w:rFonts w:cs="Arial"/>
          <w:sz w:val="18"/>
          <w:szCs w:val="18"/>
        </w:rPr>
        <w:fldChar w:fldCharType="separate"/>
      </w:r>
      <w:r w:rsidR="00574A88" w:rsidRPr="00547053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 xml:space="preserve"> für mehrere Lose</w:t>
      </w:r>
    </w:p>
    <w:p w14:paraId="74BE46D7" w14:textId="7B6DAA92" w:rsidR="00AF40DB" w:rsidRPr="00C56A28" w:rsidRDefault="00574A88" w:rsidP="00574A88">
      <w:pPr>
        <w:widowControl w:val="0"/>
        <w:tabs>
          <w:tab w:val="left" w:pos="2268"/>
          <w:tab w:val="left" w:pos="5103"/>
        </w:tabs>
        <w:ind w:left="284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 w:rsidR="00AF40DB" w:rsidRPr="00C56A28">
        <w:rPr>
          <w:rFonts w:cs="Arial"/>
          <w:sz w:val="18"/>
          <w:szCs w:val="18"/>
        </w:rPr>
        <w:tab/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für alle Lose (alle Lose sind anzubieten)</w:t>
      </w:r>
    </w:p>
    <w:p w14:paraId="448D04E8" w14:textId="77777777" w:rsidR="00207946" w:rsidRPr="00207946" w:rsidRDefault="00C86EC8" w:rsidP="00207946">
      <w:pPr>
        <w:ind w:firstLine="284"/>
        <w:rPr>
          <w:rFonts w:cs="Arial"/>
          <w:noProof/>
          <w:sz w:val="18"/>
          <w:szCs w:val="18"/>
        </w:rPr>
      </w:pPr>
      <w:r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rt und Umfang der Lose: "/>
            </w:textInput>
          </w:ffData>
        </w:fldChar>
      </w:r>
      <w:r w:rsidRPr="00C86EC8">
        <w:rPr>
          <w:rFonts w:cs="Arial"/>
          <w:i/>
          <w:sz w:val="18"/>
          <w:szCs w:val="18"/>
        </w:rPr>
        <w:instrText xml:space="preserve"> FORMTEXT </w:instrText>
      </w:r>
      <w:r w:rsidRPr="00C86EC8">
        <w:rPr>
          <w:rFonts w:cs="Arial"/>
          <w:i/>
          <w:sz w:val="18"/>
          <w:szCs w:val="18"/>
        </w:rPr>
      </w:r>
      <w:r w:rsidRPr="00C86EC8">
        <w:rPr>
          <w:rFonts w:cs="Arial"/>
          <w:i/>
          <w:sz w:val="18"/>
          <w:szCs w:val="18"/>
        </w:rPr>
        <w:fldChar w:fldCharType="separate"/>
      </w:r>
      <w:r w:rsidRPr="00C86EC8">
        <w:rPr>
          <w:rFonts w:cs="Arial"/>
          <w:i/>
          <w:noProof/>
          <w:sz w:val="18"/>
          <w:szCs w:val="18"/>
        </w:rPr>
        <w:t xml:space="preserve">Art und Umfang der Lose: </w:t>
      </w:r>
      <w:r w:rsidRPr="00C86EC8">
        <w:rPr>
          <w:rFonts w:cs="Arial"/>
          <w:i/>
          <w:sz w:val="18"/>
          <w:szCs w:val="18"/>
        </w:rPr>
        <w:fldChar w:fldCharType="end"/>
      </w:r>
      <w:r w:rsidR="00AF40DB" w:rsidRPr="00C56A28">
        <w:rPr>
          <w:rFonts w:cs="Arial"/>
          <w:i/>
          <w:sz w:val="16"/>
          <w:szCs w:val="16"/>
        </w:rPr>
        <w:t xml:space="preserve"> </w:t>
      </w:r>
      <w:r w:rsidR="00AF40DB"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F40DB" w:rsidRPr="00C86EC8">
        <w:rPr>
          <w:rFonts w:cs="Arial"/>
          <w:sz w:val="18"/>
          <w:szCs w:val="18"/>
        </w:rPr>
        <w:instrText xml:space="preserve"> FORMTEXT </w:instrText>
      </w:r>
      <w:r w:rsidR="00AF40DB" w:rsidRPr="00C86EC8">
        <w:rPr>
          <w:rFonts w:cs="Arial"/>
          <w:sz w:val="18"/>
          <w:szCs w:val="18"/>
        </w:rPr>
      </w:r>
      <w:r w:rsidR="00AF40DB" w:rsidRPr="00C86EC8">
        <w:rPr>
          <w:rFonts w:cs="Arial"/>
          <w:sz w:val="18"/>
          <w:szCs w:val="18"/>
        </w:rPr>
        <w:fldChar w:fldCharType="separate"/>
      </w:r>
    </w:p>
    <w:p w14:paraId="71021484" w14:textId="7582F794" w:rsidR="00207946" w:rsidRPr="00207946" w:rsidRDefault="00207946" w:rsidP="00207946">
      <w:pPr>
        <w:ind w:firstLine="284"/>
        <w:rPr>
          <w:rFonts w:cs="Arial"/>
          <w:noProof/>
          <w:sz w:val="18"/>
          <w:szCs w:val="18"/>
        </w:rPr>
      </w:pPr>
      <w:r w:rsidRPr="00207946">
        <w:rPr>
          <w:rFonts w:cs="Arial"/>
          <w:noProof/>
          <w:sz w:val="18"/>
          <w:szCs w:val="18"/>
        </w:rPr>
        <w:t xml:space="preserve">Los 1 umfasst die Automatisierung der Beleuchtung in </w:t>
      </w:r>
      <w:r w:rsidR="00E66536">
        <w:rPr>
          <w:rFonts w:cs="Arial"/>
          <w:noProof/>
          <w:sz w:val="18"/>
          <w:szCs w:val="18"/>
        </w:rPr>
        <w:t>zwei</w:t>
      </w:r>
      <w:r w:rsidRPr="00207946">
        <w:rPr>
          <w:rFonts w:cs="Arial"/>
          <w:noProof/>
          <w:sz w:val="18"/>
          <w:szCs w:val="18"/>
        </w:rPr>
        <w:t xml:space="preserve"> Standorten. </w:t>
      </w:r>
    </w:p>
    <w:p w14:paraId="77D9FCCB" w14:textId="56BFD317" w:rsidR="00207946" w:rsidRPr="00207946" w:rsidRDefault="00207946" w:rsidP="00207946">
      <w:pPr>
        <w:ind w:firstLine="284"/>
        <w:rPr>
          <w:rFonts w:cs="Arial"/>
          <w:noProof/>
          <w:sz w:val="18"/>
          <w:szCs w:val="18"/>
        </w:rPr>
      </w:pPr>
      <w:r w:rsidRPr="00207946">
        <w:rPr>
          <w:rFonts w:cs="Arial"/>
          <w:noProof/>
          <w:sz w:val="18"/>
          <w:szCs w:val="18"/>
        </w:rPr>
        <w:t xml:space="preserve">Los 2 </w:t>
      </w:r>
      <w:r w:rsidR="003E220C" w:rsidRPr="003E220C">
        <w:rPr>
          <w:rFonts w:cs="Arial"/>
          <w:noProof/>
          <w:sz w:val="18"/>
          <w:szCs w:val="18"/>
        </w:rPr>
        <w:t xml:space="preserve">Gebäudeautomation </w:t>
      </w:r>
      <w:r w:rsidRPr="00207946">
        <w:rPr>
          <w:rFonts w:cs="Arial"/>
          <w:noProof/>
          <w:sz w:val="18"/>
          <w:szCs w:val="18"/>
        </w:rPr>
        <w:t xml:space="preserve">in den Standorten Klotzenmoorstieg und Südring zusammen. </w:t>
      </w:r>
    </w:p>
    <w:p w14:paraId="42B0A243" w14:textId="20FABF31" w:rsidR="00AF40DB" w:rsidRPr="00C56A28" w:rsidRDefault="00AF40DB" w:rsidP="00207946">
      <w:pPr>
        <w:ind w:firstLine="284"/>
        <w:rPr>
          <w:rFonts w:cs="Arial"/>
          <w:sz w:val="16"/>
          <w:szCs w:val="16"/>
        </w:rPr>
      </w:pPr>
      <w:r w:rsidRPr="00C86EC8">
        <w:rPr>
          <w:rFonts w:cs="Arial"/>
          <w:sz w:val="18"/>
          <w:szCs w:val="18"/>
        </w:rPr>
        <w:fldChar w:fldCharType="end"/>
      </w:r>
    </w:p>
    <w:p w14:paraId="0D4DBD6F" w14:textId="51593390" w:rsidR="00AF40DB" w:rsidRPr="00C56A28" w:rsidRDefault="00AF40DB" w:rsidP="00AF40DB">
      <w:pPr>
        <w:widowControl w:val="0"/>
        <w:spacing w:before="120"/>
        <w:ind w:left="284" w:hanging="284"/>
        <w:rPr>
          <w:rFonts w:cs="Arial"/>
          <w:i/>
          <w:sz w:val="18"/>
          <w:szCs w:val="18"/>
        </w:rPr>
      </w:pPr>
      <w:r w:rsidRPr="00C56A28">
        <w:rPr>
          <w:rFonts w:cs="Arial"/>
          <w:sz w:val="20"/>
          <w:szCs w:val="20"/>
        </w:rPr>
        <w:t>i)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usführungsfristen: 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 xml:space="preserve">Ausführungsfristen: </w:t>
      </w:r>
      <w:r w:rsidR="00C86EC8" w:rsidRPr="00C86EC8">
        <w:rPr>
          <w:rFonts w:cs="Arial"/>
          <w:i/>
          <w:sz w:val="18"/>
          <w:szCs w:val="18"/>
        </w:rPr>
        <w:fldChar w:fldCharType="end"/>
      </w:r>
      <w:r w:rsidRPr="00C56A28">
        <w:rPr>
          <w:rFonts w:cs="Arial"/>
          <w:i/>
          <w:sz w:val="18"/>
          <w:szCs w:val="18"/>
        </w:rPr>
        <w:t xml:space="preserve"> </w:t>
      </w:r>
    </w:p>
    <w:p w14:paraId="7A68FDAC" w14:textId="1811F66B" w:rsidR="00AF40DB" w:rsidRPr="00C56A28" w:rsidRDefault="00C86EC8" w:rsidP="00AF40DB">
      <w:pPr>
        <w:widowControl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Beginn der Ausführung </w:t>
      </w:r>
      <w:r w:rsidRPr="00C86EC8">
        <w:rPr>
          <w:rFonts w:cs="Arial"/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(sofern möglich)"/>
            </w:textInput>
          </w:ffData>
        </w:fldChar>
      </w:r>
      <w:r w:rsidRPr="00C86EC8">
        <w:rPr>
          <w:rFonts w:cs="Arial"/>
          <w:i/>
          <w:sz w:val="20"/>
          <w:szCs w:val="20"/>
        </w:rPr>
        <w:instrText xml:space="preserve"> FORMTEXT </w:instrText>
      </w:r>
      <w:r w:rsidRPr="00C86EC8">
        <w:rPr>
          <w:rFonts w:cs="Arial"/>
          <w:i/>
          <w:sz w:val="20"/>
          <w:szCs w:val="20"/>
        </w:rPr>
      </w:r>
      <w:r w:rsidRPr="00C86EC8">
        <w:rPr>
          <w:rFonts w:cs="Arial"/>
          <w:i/>
          <w:sz w:val="20"/>
          <w:szCs w:val="20"/>
        </w:rPr>
        <w:fldChar w:fldCharType="separate"/>
      </w:r>
      <w:r w:rsidRPr="00C86EC8">
        <w:rPr>
          <w:rFonts w:cs="Arial"/>
          <w:i/>
          <w:noProof/>
          <w:sz w:val="20"/>
          <w:szCs w:val="20"/>
        </w:rPr>
        <w:t>(sofern möglich)</w:t>
      </w:r>
      <w:r w:rsidRPr="00C86EC8">
        <w:rPr>
          <w:rFonts w:cs="Arial"/>
          <w:i/>
          <w:sz w:val="20"/>
          <w:szCs w:val="20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: </w:t>
      </w:r>
      <w:r w:rsidR="00AF40DB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F40DB" w:rsidRPr="00C56A28">
        <w:rPr>
          <w:rFonts w:cs="Arial"/>
          <w:sz w:val="18"/>
          <w:szCs w:val="18"/>
        </w:rPr>
        <w:instrText xml:space="preserve"> FORMTEXT </w:instrText>
      </w:r>
      <w:r w:rsidR="00AF40DB" w:rsidRPr="00C56A28">
        <w:rPr>
          <w:rFonts w:cs="Arial"/>
          <w:sz w:val="18"/>
          <w:szCs w:val="18"/>
        </w:rPr>
      </w:r>
      <w:r w:rsidR="00AF40DB" w:rsidRPr="00C56A28">
        <w:rPr>
          <w:rFonts w:cs="Arial"/>
          <w:sz w:val="18"/>
          <w:szCs w:val="18"/>
        </w:rPr>
        <w:fldChar w:fldCharType="separate"/>
      </w:r>
      <w:r w:rsidR="00E66536">
        <w:rPr>
          <w:rFonts w:cs="Arial"/>
          <w:noProof/>
          <w:sz w:val="18"/>
          <w:szCs w:val="18"/>
        </w:rPr>
        <w:t>15</w:t>
      </w:r>
      <w:r w:rsidR="00977059">
        <w:rPr>
          <w:rFonts w:cs="Arial"/>
          <w:noProof/>
          <w:sz w:val="18"/>
          <w:szCs w:val="18"/>
        </w:rPr>
        <w:t>.</w:t>
      </w:r>
      <w:r w:rsidR="009A0433">
        <w:rPr>
          <w:rFonts w:cs="Arial"/>
          <w:noProof/>
          <w:sz w:val="18"/>
          <w:szCs w:val="18"/>
        </w:rPr>
        <w:t>11.202</w:t>
      </w:r>
      <w:r w:rsidR="00E66536">
        <w:rPr>
          <w:rFonts w:cs="Arial"/>
          <w:noProof/>
          <w:sz w:val="18"/>
          <w:szCs w:val="18"/>
        </w:rPr>
        <w:t>6</w:t>
      </w:r>
      <w:r w:rsidR="00AF40DB" w:rsidRPr="00C56A28">
        <w:rPr>
          <w:rFonts w:cs="Arial"/>
          <w:sz w:val="18"/>
          <w:szCs w:val="18"/>
        </w:rPr>
        <w:fldChar w:fldCharType="end"/>
      </w:r>
    </w:p>
    <w:p w14:paraId="28D8B216" w14:textId="304E5644" w:rsidR="00AF40DB" w:rsidRPr="00C56A28" w:rsidRDefault="00C86EC8" w:rsidP="00AF40DB">
      <w:pPr>
        <w:widowControl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Fertigstellung oder Dauer der Ausführung: </w:t>
      </w:r>
      <w:r w:rsidR="00AF40DB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F40DB" w:rsidRPr="00C56A28">
        <w:rPr>
          <w:rFonts w:cs="Arial"/>
          <w:sz w:val="18"/>
          <w:szCs w:val="18"/>
        </w:rPr>
        <w:instrText xml:space="preserve"> FORMTEXT </w:instrText>
      </w:r>
      <w:r w:rsidR="00AF40DB" w:rsidRPr="00C56A28">
        <w:rPr>
          <w:rFonts w:cs="Arial"/>
          <w:sz w:val="18"/>
          <w:szCs w:val="18"/>
        </w:rPr>
      </w:r>
      <w:r w:rsidR="00AF40DB" w:rsidRPr="00C56A28">
        <w:rPr>
          <w:rFonts w:cs="Arial"/>
          <w:sz w:val="18"/>
          <w:szCs w:val="18"/>
        </w:rPr>
        <w:fldChar w:fldCharType="separate"/>
      </w:r>
      <w:r w:rsidR="00E66536">
        <w:rPr>
          <w:rFonts w:cs="Arial"/>
          <w:noProof/>
          <w:sz w:val="18"/>
          <w:szCs w:val="18"/>
        </w:rPr>
        <w:t>30.03.2027</w:t>
      </w:r>
      <w:r w:rsidR="00AF40DB" w:rsidRPr="00C56A28">
        <w:rPr>
          <w:rFonts w:cs="Arial"/>
          <w:sz w:val="18"/>
          <w:szCs w:val="18"/>
        </w:rPr>
        <w:fldChar w:fldCharType="end"/>
      </w:r>
    </w:p>
    <w:p w14:paraId="1C34C08C" w14:textId="05A7191A" w:rsidR="00AF40DB" w:rsidRPr="00C56A28" w:rsidRDefault="00C86EC8" w:rsidP="00AF40DB">
      <w:pPr>
        <w:ind w:firstLine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weitere Fristen: </w:t>
      </w:r>
      <w:r w:rsidR="00AF40DB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F40DB" w:rsidRPr="00C56A28">
        <w:rPr>
          <w:rFonts w:cs="Arial"/>
          <w:sz w:val="18"/>
          <w:szCs w:val="18"/>
        </w:rPr>
        <w:instrText xml:space="preserve"> FORMTEXT </w:instrText>
      </w:r>
      <w:r w:rsidR="00AF40DB" w:rsidRPr="00C56A28">
        <w:rPr>
          <w:rFonts w:cs="Arial"/>
          <w:sz w:val="18"/>
          <w:szCs w:val="18"/>
        </w:rPr>
      </w:r>
      <w:r w:rsidR="00AF40DB" w:rsidRPr="00C56A28">
        <w:rPr>
          <w:rFonts w:cs="Arial"/>
          <w:sz w:val="18"/>
          <w:szCs w:val="18"/>
        </w:rPr>
        <w:fldChar w:fldCharType="separate"/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sz w:val="18"/>
          <w:szCs w:val="18"/>
        </w:rPr>
        <w:fldChar w:fldCharType="end"/>
      </w:r>
    </w:p>
    <w:p w14:paraId="2ECB8A6F" w14:textId="0B65FCAC" w:rsidR="00AF40DB" w:rsidRPr="00C56A28" w:rsidRDefault="00AF40DB" w:rsidP="00C44101">
      <w:pPr>
        <w:widowControl w:val="0"/>
        <w:spacing w:before="120"/>
        <w:ind w:left="284" w:hanging="284"/>
        <w:rPr>
          <w:rFonts w:cs="Arial"/>
          <w:i/>
          <w:sz w:val="18"/>
          <w:szCs w:val="18"/>
        </w:rPr>
      </w:pPr>
      <w:r w:rsidRPr="00C56A28">
        <w:rPr>
          <w:rFonts w:cs="Arial"/>
          <w:sz w:val="20"/>
          <w:szCs w:val="20"/>
        </w:rPr>
        <w:t>j)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ebenangebote sind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>Nebenangebote sind</w:t>
      </w:r>
      <w:r w:rsidR="00C86EC8" w:rsidRPr="00C86EC8">
        <w:rPr>
          <w:rFonts w:cs="Arial"/>
          <w:i/>
          <w:sz w:val="18"/>
          <w:szCs w:val="18"/>
        </w:rPr>
        <w:fldChar w:fldCharType="end"/>
      </w:r>
    </w:p>
    <w:p w14:paraId="518A9A6B" w14:textId="4561EEEC" w:rsidR="00AF40DB" w:rsidRPr="00C56A28" w:rsidRDefault="00C86EC8" w:rsidP="00C44101">
      <w:pPr>
        <w:widowControl w:val="0"/>
        <w:snapToGrid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3140B7">
        <w:rPr>
          <w:rFonts w:cs="Arial"/>
          <w:sz w:val="18"/>
          <w:szCs w:val="18"/>
        </w:rPr>
        <w:t xml:space="preserve"> </w:t>
      </w:r>
      <w:r w:rsidR="00AF40DB" w:rsidRPr="00C56A28">
        <w:rPr>
          <w:rFonts w:cs="Arial"/>
          <w:sz w:val="18"/>
          <w:szCs w:val="18"/>
        </w:rPr>
        <w:t>nicht zugelassen</w:t>
      </w:r>
    </w:p>
    <w:p w14:paraId="4D52C965" w14:textId="63DF406F" w:rsidR="00AF40DB" w:rsidRPr="00C56A28" w:rsidRDefault="00C86EC8" w:rsidP="00AF40DB">
      <w:pPr>
        <w:widowControl w:val="0"/>
        <w:snapToGrid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zugelassen</w:t>
      </w:r>
    </w:p>
    <w:p w14:paraId="7C050F50" w14:textId="54948814" w:rsidR="00AF40DB" w:rsidRPr="00C56A28" w:rsidRDefault="00C86EC8" w:rsidP="00AF40DB">
      <w:pPr>
        <w:ind w:firstLine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nur in Verbindung mit einem Hauptangebot zugelassen</w:t>
      </w:r>
    </w:p>
    <w:p w14:paraId="69297848" w14:textId="2D23943D" w:rsidR="00AF40DB" w:rsidRPr="00C56A28" w:rsidRDefault="00AF40DB" w:rsidP="00AF40DB">
      <w:pPr>
        <w:keepLines/>
        <w:suppressLineNumbers/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k)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forderung von Vergabeunterlagen: 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 xml:space="preserve">Anforderung von Vergabeunterlagen: </w:t>
      </w:r>
      <w:r w:rsidR="00C86EC8" w:rsidRPr="00C86EC8">
        <w:rPr>
          <w:rFonts w:cs="Arial"/>
          <w:i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 xml:space="preserve"> </w:t>
      </w:r>
      <w:r w:rsidRPr="00C56A28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C56A28">
        <w:rPr>
          <w:rFonts w:cs="Arial"/>
          <w:sz w:val="20"/>
          <w:szCs w:val="20"/>
        </w:rPr>
        <w:instrText xml:space="preserve"> FORMTEXT </w:instrText>
      </w:r>
      <w:r w:rsidRPr="00C56A28">
        <w:rPr>
          <w:rFonts w:cs="Arial"/>
          <w:sz w:val="20"/>
          <w:szCs w:val="20"/>
        </w:rPr>
      </w:r>
      <w:r w:rsidRPr="00C56A28">
        <w:rPr>
          <w:rFonts w:cs="Arial"/>
          <w:sz w:val="20"/>
          <w:szCs w:val="20"/>
        </w:rPr>
        <w:fldChar w:fldCharType="separate"/>
      </w:r>
      <w:r w:rsidR="007754C5">
        <w:rPr>
          <w:rFonts w:cs="Arial"/>
          <w:noProof/>
          <w:sz w:val="20"/>
          <w:szCs w:val="20"/>
        </w:rPr>
        <w:t>DTVP</w:t>
      </w:r>
      <w:r w:rsidRPr="00C56A28">
        <w:rPr>
          <w:rFonts w:cs="Arial"/>
          <w:sz w:val="20"/>
          <w:szCs w:val="20"/>
        </w:rPr>
        <w:fldChar w:fldCharType="end"/>
      </w:r>
    </w:p>
    <w:p w14:paraId="76F844AF" w14:textId="77777777" w:rsidR="00AF40DB" w:rsidRPr="00C56A28" w:rsidRDefault="00AF40DB" w:rsidP="00AF40DB">
      <w:pPr>
        <w:spacing w:after="60"/>
        <w:ind w:left="284"/>
        <w:jc w:val="both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Die Vergabeunterlagen sind über die Veröffentlichungsplattform der Freien und Hansestadt Hamburg (</w:t>
      </w:r>
      <w:hyperlink r:id="rId8" w:history="1">
        <w:r w:rsidRPr="00C56A28">
          <w:rPr>
            <w:rStyle w:val="Hyperlink"/>
            <w:rFonts w:cs="Arial"/>
            <w:color w:val="auto"/>
            <w:sz w:val="18"/>
            <w:szCs w:val="18"/>
          </w:rPr>
          <w:t>http://www.hamburg.de/oeffentliche-auftraege/</w:t>
        </w:r>
      </w:hyperlink>
      <w:r w:rsidRPr="00C56A28">
        <w:rPr>
          <w:rFonts w:cs="Arial"/>
          <w:sz w:val="18"/>
          <w:szCs w:val="18"/>
        </w:rPr>
        <w:t>) elektronisch abrufbar.</w:t>
      </w:r>
    </w:p>
    <w:p w14:paraId="2D6FE84F" w14:textId="77777777" w:rsidR="00AF40DB" w:rsidRPr="00C56A28" w:rsidRDefault="00AF40DB" w:rsidP="00AF40DB">
      <w:pPr>
        <w:spacing w:after="60"/>
        <w:ind w:left="284"/>
        <w:jc w:val="both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Fragen und Antworten während des Verfahrens werden ebenfalls auf der Veröffentlichungsplattform bekannt gemacht; Ein Versand per E-Mail erfolgt nicht. </w:t>
      </w:r>
    </w:p>
    <w:p w14:paraId="392FE68E" w14:textId="77777777" w:rsidR="00AF40DB" w:rsidRPr="00C56A28" w:rsidRDefault="00AF40DB" w:rsidP="00C44101">
      <w:pPr>
        <w:snapToGrid w:val="0"/>
        <w:ind w:left="284"/>
        <w:jc w:val="both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Im Einzelfall nicht veröffentlichte und zusätzliche Unterlagen sind erhältlich bei</w:t>
      </w:r>
    </w:p>
    <w:p w14:paraId="7DACB6D7" w14:textId="0F3562DC" w:rsidR="00AF40DB" w:rsidRPr="00C86EC8" w:rsidRDefault="00C86EC8" w:rsidP="00C44101">
      <w:pPr>
        <w:keepLines/>
        <w:suppressLineNumbers/>
        <w:ind w:left="284"/>
        <w:rPr>
          <w:rFonts w:cs="Arial"/>
          <w:i/>
          <w:sz w:val="16"/>
          <w:szCs w:val="16"/>
        </w:rPr>
      </w:pPr>
      <w:r w:rsidRPr="00C86EC8">
        <w:rPr>
          <w:rFonts w:cs="Arial"/>
          <w:i/>
          <w:sz w:val="18"/>
          <w:szCs w:val="18"/>
        </w:rPr>
        <w:lastRenderedPageBreak/>
        <w:fldChar w:fldCharType="begin">
          <w:ffData>
            <w:name w:val=""/>
            <w:enabled/>
            <w:calcOnExit w:val="0"/>
            <w:textInput>
              <w:default w:val="(Name, Anschrift, Telefon, Telefax, E-Mail der Stelle, bei der die Vergabeunterlagen und zusätzliche Unterlagen angefordert und eingesehen werden können, sowie Datum und Uhrzeit der Einsichtnahme)"/>
            </w:textInput>
          </w:ffData>
        </w:fldChar>
      </w:r>
      <w:r w:rsidRPr="00C86EC8">
        <w:rPr>
          <w:rFonts w:cs="Arial"/>
          <w:i/>
          <w:sz w:val="18"/>
          <w:szCs w:val="18"/>
        </w:rPr>
        <w:instrText xml:space="preserve"> FORMTEXT </w:instrText>
      </w:r>
      <w:r w:rsidRPr="00C86EC8">
        <w:rPr>
          <w:rFonts w:cs="Arial"/>
          <w:i/>
          <w:sz w:val="18"/>
          <w:szCs w:val="18"/>
        </w:rPr>
      </w:r>
      <w:r w:rsidRPr="00C86EC8">
        <w:rPr>
          <w:rFonts w:cs="Arial"/>
          <w:i/>
          <w:sz w:val="18"/>
          <w:szCs w:val="18"/>
        </w:rPr>
        <w:fldChar w:fldCharType="separate"/>
      </w:r>
      <w:r w:rsidRPr="00C86EC8">
        <w:rPr>
          <w:rFonts w:cs="Arial"/>
          <w:i/>
          <w:noProof/>
          <w:sz w:val="18"/>
          <w:szCs w:val="18"/>
        </w:rPr>
        <w:t>(Name, Anschrift, Telefon, Telefax, E-Mail der Stelle, bei der die Vergabeunterlagen und zusätzliche Unterlagen angefordert und eingesehen werden können, sowie Datum und Uhrzeit der Einsichtnahme)</w:t>
      </w:r>
      <w:r w:rsidRPr="00C86EC8">
        <w:rPr>
          <w:rFonts w:cs="Arial"/>
          <w:i/>
          <w:sz w:val="18"/>
          <w:szCs w:val="18"/>
        </w:rPr>
        <w:fldChar w:fldCharType="end"/>
      </w:r>
      <w:r w:rsidRPr="00C86EC8">
        <w:rPr>
          <w:rFonts w:cs="Arial"/>
          <w:i/>
          <w:sz w:val="16"/>
          <w:szCs w:val="16"/>
        </w:rPr>
        <w:t xml:space="preserve"> </w:t>
      </w:r>
    </w:p>
    <w:p w14:paraId="65EF4D77" w14:textId="77777777" w:rsidR="00AF40DB" w:rsidRPr="00C56A28" w:rsidRDefault="00AF40DB" w:rsidP="00AF40DB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</w:p>
    <w:p w14:paraId="2B744B5C" w14:textId="01FE8B8C" w:rsidR="00802AC4" w:rsidRPr="00C56A28" w:rsidRDefault="00B10E70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l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Bei Teilnahmeantrag: 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>Bei Teilnahme</w:t>
      </w:r>
      <w:r w:rsidR="003356FD">
        <w:rPr>
          <w:rFonts w:cs="Arial"/>
          <w:i/>
          <w:noProof/>
          <w:sz w:val="18"/>
          <w:szCs w:val="18"/>
        </w:rPr>
        <w:t>wettbewerb</w:t>
      </w:r>
      <w:r w:rsidR="00991D6B" w:rsidRPr="00991D6B">
        <w:rPr>
          <w:rFonts w:cs="Arial"/>
          <w:i/>
          <w:noProof/>
          <w:sz w:val="18"/>
          <w:szCs w:val="18"/>
        </w:rPr>
        <w:t xml:space="preserve">: </w:t>
      </w:r>
      <w:r w:rsidR="00991D6B" w:rsidRPr="00991D6B">
        <w:rPr>
          <w:rFonts w:cs="Arial"/>
          <w:i/>
          <w:sz w:val="18"/>
          <w:szCs w:val="18"/>
        </w:rPr>
        <w:fldChar w:fldCharType="end"/>
      </w:r>
      <w:r w:rsidR="00802AC4" w:rsidRPr="00C56A28">
        <w:rPr>
          <w:rFonts w:cs="Arial"/>
          <w:i/>
          <w:sz w:val="16"/>
          <w:szCs w:val="16"/>
        </w:rPr>
        <w:t xml:space="preserve"> </w:t>
      </w:r>
    </w:p>
    <w:p w14:paraId="277BDA3F" w14:textId="440B2085" w:rsidR="00802AC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Frist für den Eingang der Teilnahmeanträge: </w:t>
      </w: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</w:p>
    <w:p w14:paraId="557063D9" w14:textId="79EB738B" w:rsidR="00802AC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Anschrift, an die die Anträge zu richten sind: </w:t>
      </w: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</w:p>
    <w:p w14:paraId="53B3682D" w14:textId="77777777" w:rsidR="00802AC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Absendung der Aufforderung zur Angebotsabgabe spätestens am: </w:t>
      </w: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</w:p>
    <w:p w14:paraId="24B07937" w14:textId="78BF271E" w:rsidR="00802AC4" w:rsidRPr="00C56A28" w:rsidRDefault="00802AC4" w:rsidP="00802AC4">
      <w:pPr>
        <w:keepLines/>
        <w:suppressLineNumbers/>
        <w:spacing w:before="60" w:after="60"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Der Teilnahmeantrag ist nach Maßgabe der lit. c) im verschlossenen Umschlag (bzw. elektronisch) mit korrekter Auftragsbezeichnung de</w:t>
      </w:r>
      <w:r w:rsidR="00EB50F8">
        <w:rPr>
          <w:rFonts w:cs="Arial"/>
          <w:sz w:val="18"/>
          <w:szCs w:val="18"/>
        </w:rPr>
        <w:t>r</w:t>
      </w:r>
      <w:r w:rsidRPr="00C56A28">
        <w:rPr>
          <w:rFonts w:cs="Arial"/>
          <w:sz w:val="18"/>
          <w:szCs w:val="18"/>
        </w:rPr>
        <w:t xml:space="preserve"> Auftraggeber</w:t>
      </w:r>
      <w:r w:rsidR="00EB50F8">
        <w:rPr>
          <w:rFonts w:cs="Arial"/>
          <w:sz w:val="18"/>
          <w:szCs w:val="18"/>
        </w:rPr>
        <w:t>in</w:t>
      </w:r>
      <w:r w:rsidRPr="00C56A28">
        <w:rPr>
          <w:rFonts w:cs="Arial"/>
          <w:sz w:val="18"/>
          <w:szCs w:val="18"/>
        </w:rPr>
        <w:t xml:space="preserve"> einzureichen. </w:t>
      </w:r>
    </w:p>
    <w:p w14:paraId="2126F7EB" w14:textId="28EC4F71" w:rsidR="00EA3CF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Der Teilnahm</w:t>
      </w:r>
      <w:r w:rsidR="00991D6B">
        <w:rPr>
          <w:rFonts w:cs="Arial"/>
          <w:sz w:val="18"/>
          <w:szCs w:val="18"/>
        </w:rPr>
        <w:t>eantrag muss etwaige durch Nach</w:t>
      </w:r>
      <w:r w:rsidRPr="00C56A28">
        <w:rPr>
          <w:rFonts w:cs="Arial"/>
          <w:sz w:val="18"/>
          <w:szCs w:val="18"/>
        </w:rPr>
        <w:t>unternehmer auszuführende Leistungen angeben. Auf gesondertes Verlangen sind dazu Nachweise und Angaben z</w:t>
      </w:r>
      <w:r w:rsidR="00991D6B">
        <w:rPr>
          <w:rFonts w:cs="Arial"/>
          <w:sz w:val="18"/>
          <w:szCs w:val="18"/>
        </w:rPr>
        <w:t>um von der Ver</w:t>
      </w:r>
      <w:r w:rsidRPr="00C56A28">
        <w:rPr>
          <w:rFonts w:cs="Arial"/>
          <w:sz w:val="18"/>
          <w:szCs w:val="18"/>
        </w:rPr>
        <w:t>gabestelle bestimmten Zeitpunkt vorzulegen.</w:t>
      </w:r>
    </w:p>
    <w:p w14:paraId="6F01AA0A" w14:textId="1AB88236" w:rsidR="00EA3CF4" w:rsidRPr="00C56A28" w:rsidRDefault="00B10E70" w:rsidP="00802AC4">
      <w:pPr>
        <w:keepLines/>
        <w:suppressLineNumbers/>
        <w:spacing w:before="120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m</w:t>
      </w:r>
      <w:r w:rsidR="00802AC4" w:rsidRPr="00C56A28">
        <w:rPr>
          <w:rFonts w:cs="Arial"/>
          <w:sz w:val="20"/>
          <w:szCs w:val="20"/>
        </w:rPr>
        <w:t xml:space="preserve">) </w:t>
      </w:r>
      <w:r w:rsidR="00802AC4" w:rsidRPr="00C56A28">
        <w:rPr>
          <w:rFonts w:cs="Arial"/>
          <w:sz w:val="18"/>
          <w:szCs w:val="18"/>
        </w:rPr>
        <w:t xml:space="preserve">Angebote können bis zum </w:t>
      </w:r>
      <w:r w:rsidR="00802AC4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2AC4" w:rsidRPr="00C56A28">
        <w:rPr>
          <w:rFonts w:cs="Arial"/>
          <w:sz w:val="18"/>
          <w:szCs w:val="18"/>
        </w:rPr>
        <w:instrText xml:space="preserve"> FORMTEXT </w:instrText>
      </w:r>
      <w:r w:rsidR="00802AC4" w:rsidRPr="00C56A28">
        <w:rPr>
          <w:rFonts w:cs="Arial"/>
          <w:sz w:val="18"/>
          <w:szCs w:val="18"/>
        </w:rPr>
      </w:r>
      <w:r w:rsidR="00802AC4" w:rsidRPr="00C56A28">
        <w:rPr>
          <w:rFonts w:cs="Arial"/>
          <w:sz w:val="18"/>
          <w:szCs w:val="18"/>
        </w:rPr>
        <w:fldChar w:fldCharType="separate"/>
      </w:r>
      <w:r w:rsidR="003E220C">
        <w:rPr>
          <w:rFonts w:cs="Arial"/>
          <w:noProof/>
          <w:sz w:val="18"/>
          <w:szCs w:val="18"/>
        </w:rPr>
        <w:t>09.10.2026</w:t>
      </w:r>
      <w:r w:rsidR="00802AC4" w:rsidRPr="00C56A28">
        <w:rPr>
          <w:rFonts w:cs="Arial"/>
          <w:sz w:val="18"/>
          <w:szCs w:val="18"/>
        </w:rPr>
        <w:fldChar w:fldCharType="end"/>
      </w:r>
      <w:r w:rsidR="003356FD">
        <w:rPr>
          <w:rFonts w:cs="Arial"/>
          <w:sz w:val="18"/>
          <w:szCs w:val="18"/>
        </w:rPr>
        <w:t>,</w:t>
      </w:r>
      <w:r w:rsidR="00802AC4" w:rsidRPr="00C56A28">
        <w:rPr>
          <w:rFonts w:cs="Arial"/>
          <w:sz w:val="18"/>
          <w:szCs w:val="18"/>
        </w:rPr>
        <w:t xml:space="preserve"> </w:t>
      </w:r>
      <w:r w:rsidR="00802AC4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2AC4" w:rsidRPr="00C56A28">
        <w:rPr>
          <w:rFonts w:cs="Arial"/>
          <w:sz w:val="18"/>
          <w:szCs w:val="18"/>
        </w:rPr>
        <w:instrText xml:space="preserve"> FORMTEXT </w:instrText>
      </w:r>
      <w:r w:rsidR="00802AC4" w:rsidRPr="00C56A28">
        <w:rPr>
          <w:rFonts w:cs="Arial"/>
          <w:sz w:val="18"/>
          <w:szCs w:val="18"/>
        </w:rPr>
      </w:r>
      <w:r w:rsidR="00802AC4" w:rsidRPr="00C56A28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1</w:t>
      </w:r>
      <w:r w:rsidR="003E220C">
        <w:rPr>
          <w:rFonts w:cs="Arial"/>
          <w:noProof/>
          <w:sz w:val="18"/>
          <w:szCs w:val="18"/>
        </w:rPr>
        <w:t>1</w:t>
      </w:r>
      <w:r w:rsidR="009A0433">
        <w:rPr>
          <w:rFonts w:cs="Arial"/>
          <w:noProof/>
          <w:sz w:val="18"/>
          <w:szCs w:val="18"/>
        </w:rPr>
        <w:t>.00 Uhr</w:t>
      </w:r>
      <w:r w:rsidR="00802AC4" w:rsidRPr="00C56A28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Uhr eingereicht werden.</w:t>
      </w:r>
    </w:p>
    <w:p w14:paraId="2DE54043" w14:textId="4974DC58" w:rsidR="00802AC4" w:rsidRPr="00C56A28" w:rsidRDefault="00B10E70" w:rsidP="00802AC4">
      <w:pPr>
        <w:keepNext/>
        <w:keepLines/>
        <w:suppressLineNumbers/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n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802AC4" w:rsidRPr="00C56A28">
        <w:rPr>
          <w:rFonts w:cs="Arial"/>
          <w:sz w:val="18"/>
          <w:szCs w:val="18"/>
        </w:rPr>
        <w:t>Anschrift, an die die Angebote zu richten (und/oder ggf. elektronisch zu übermitteln) sind:</w:t>
      </w:r>
    </w:p>
    <w:p w14:paraId="4EDF2347" w14:textId="1EA7DBFF" w:rsidR="00EA3CF4" w:rsidRPr="00991D6B" w:rsidRDefault="00802AC4" w:rsidP="00802AC4">
      <w:pPr>
        <w:keepLines/>
        <w:suppressLineNumbers/>
        <w:ind w:firstLine="284"/>
        <w:rPr>
          <w:rFonts w:cs="Arial"/>
          <w:sz w:val="18"/>
          <w:szCs w:val="18"/>
        </w:rPr>
      </w:pPr>
      <w:r w:rsidRPr="00991D6B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91D6B">
        <w:rPr>
          <w:rFonts w:cs="Arial"/>
          <w:sz w:val="18"/>
          <w:szCs w:val="18"/>
        </w:rPr>
        <w:instrText xml:space="preserve"> FORMTEXT </w:instrText>
      </w:r>
      <w:r w:rsidRPr="00991D6B">
        <w:rPr>
          <w:rFonts w:cs="Arial"/>
          <w:sz w:val="18"/>
          <w:szCs w:val="18"/>
        </w:rPr>
      </w:r>
      <w:r w:rsidRPr="00991D6B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DTVP</w:t>
      </w:r>
      <w:r w:rsidRPr="00991D6B">
        <w:rPr>
          <w:rFonts w:cs="Arial"/>
          <w:sz w:val="18"/>
          <w:szCs w:val="18"/>
        </w:rPr>
        <w:fldChar w:fldCharType="end"/>
      </w:r>
    </w:p>
    <w:p w14:paraId="61594BEF" w14:textId="6016CBDA" w:rsidR="00EA3CF4" w:rsidRPr="00C56A28" w:rsidRDefault="00B10E70" w:rsidP="00802AC4">
      <w:pPr>
        <w:keepLines/>
        <w:suppressLineNumbers/>
        <w:spacing w:before="120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o</w:t>
      </w:r>
      <w:r w:rsidR="00802AC4" w:rsidRPr="00C56A28">
        <w:rPr>
          <w:rFonts w:cs="Arial"/>
          <w:sz w:val="20"/>
          <w:szCs w:val="20"/>
        </w:rPr>
        <w:t xml:space="preserve">) </w:t>
      </w:r>
      <w:r w:rsidR="00802AC4" w:rsidRPr="00C56A28">
        <w:rPr>
          <w:rFonts w:cs="Arial"/>
          <w:sz w:val="18"/>
          <w:szCs w:val="18"/>
        </w:rPr>
        <w:t>Angebote sind in deutscher Sprache abzufassen.</w:t>
      </w:r>
    </w:p>
    <w:p w14:paraId="39C2F44E" w14:textId="63744EE9" w:rsidR="00802AC4" w:rsidRPr="00C56A28" w:rsidRDefault="00B10E70" w:rsidP="00802AC4">
      <w:pPr>
        <w:keepLines/>
        <w:suppressLineNumbers/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p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802AC4" w:rsidRPr="00C56A28">
        <w:rPr>
          <w:rFonts w:cs="Arial"/>
          <w:sz w:val="18"/>
          <w:szCs w:val="18"/>
        </w:rPr>
        <w:t xml:space="preserve">Ablauf der Angebotsfrist am </w:t>
      </w:r>
      <w:r w:rsidR="00802AC4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2AC4" w:rsidRPr="00C56A28">
        <w:rPr>
          <w:rFonts w:cs="Arial"/>
          <w:sz w:val="18"/>
          <w:szCs w:val="18"/>
        </w:rPr>
        <w:instrText xml:space="preserve"> FORMTEXT </w:instrText>
      </w:r>
      <w:r w:rsidR="00802AC4" w:rsidRPr="00C56A28">
        <w:rPr>
          <w:rFonts w:cs="Arial"/>
          <w:sz w:val="18"/>
          <w:szCs w:val="18"/>
        </w:rPr>
      </w:r>
      <w:r w:rsidR="00802AC4" w:rsidRPr="00C56A28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0</w:t>
      </w:r>
      <w:r w:rsidR="00E66536">
        <w:rPr>
          <w:rFonts w:cs="Arial"/>
          <w:noProof/>
          <w:sz w:val="18"/>
          <w:szCs w:val="18"/>
        </w:rPr>
        <w:t>9</w:t>
      </w:r>
      <w:r w:rsidR="009A0433">
        <w:rPr>
          <w:rFonts w:cs="Arial"/>
          <w:noProof/>
          <w:sz w:val="18"/>
          <w:szCs w:val="18"/>
        </w:rPr>
        <w:t>.</w:t>
      </w:r>
      <w:r w:rsidR="00E66536">
        <w:rPr>
          <w:rFonts w:cs="Arial"/>
          <w:noProof/>
          <w:sz w:val="18"/>
          <w:szCs w:val="18"/>
        </w:rPr>
        <w:t>10</w:t>
      </w:r>
      <w:r w:rsidR="009A0433">
        <w:rPr>
          <w:rFonts w:cs="Arial"/>
          <w:noProof/>
          <w:sz w:val="18"/>
          <w:szCs w:val="18"/>
        </w:rPr>
        <w:t>.202</w:t>
      </w:r>
      <w:r w:rsidR="00E66536">
        <w:rPr>
          <w:rFonts w:cs="Arial"/>
          <w:noProof/>
          <w:sz w:val="18"/>
          <w:szCs w:val="18"/>
        </w:rPr>
        <w:t>6</w:t>
      </w:r>
      <w:r w:rsidR="00802AC4" w:rsidRPr="00C56A28">
        <w:rPr>
          <w:rFonts w:cs="Arial"/>
          <w:sz w:val="18"/>
          <w:szCs w:val="18"/>
        </w:rPr>
        <w:fldChar w:fldCharType="end"/>
      </w:r>
      <w:r w:rsidR="003356FD">
        <w:rPr>
          <w:rFonts w:cs="Arial"/>
          <w:sz w:val="18"/>
          <w:szCs w:val="18"/>
        </w:rPr>
        <w:t>,</w:t>
      </w:r>
      <w:r w:rsidR="00802AC4" w:rsidRPr="00C56A28">
        <w:rPr>
          <w:rFonts w:cs="Arial"/>
          <w:sz w:val="18"/>
          <w:szCs w:val="18"/>
        </w:rPr>
        <w:t xml:space="preserve"> </w:t>
      </w:r>
      <w:r w:rsidR="00802AC4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2AC4" w:rsidRPr="00C56A28">
        <w:rPr>
          <w:rFonts w:cs="Arial"/>
          <w:sz w:val="18"/>
          <w:szCs w:val="18"/>
        </w:rPr>
        <w:instrText xml:space="preserve"> FORMTEXT </w:instrText>
      </w:r>
      <w:r w:rsidR="00802AC4" w:rsidRPr="00C56A28">
        <w:rPr>
          <w:rFonts w:cs="Arial"/>
          <w:sz w:val="18"/>
          <w:szCs w:val="18"/>
        </w:rPr>
      </w:r>
      <w:r w:rsidR="00802AC4" w:rsidRPr="00C56A28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1</w:t>
      </w:r>
      <w:r w:rsidR="00E66536">
        <w:rPr>
          <w:rFonts w:cs="Arial"/>
          <w:noProof/>
          <w:sz w:val="18"/>
          <w:szCs w:val="18"/>
        </w:rPr>
        <w:t>1.</w:t>
      </w:r>
      <w:r w:rsidR="009A0433">
        <w:rPr>
          <w:rFonts w:cs="Arial"/>
          <w:noProof/>
          <w:sz w:val="18"/>
          <w:szCs w:val="18"/>
        </w:rPr>
        <w:t>00 Uhr</w:t>
      </w:r>
      <w:r w:rsidR="00802AC4" w:rsidRPr="00C56A28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Uhr. </w:t>
      </w:r>
    </w:p>
    <w:p w14:paraId="07231E12" w14:textId="7A081D2F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Öffnungstermin an der Anschrift der lit. </w:t>
      </w:r>
      <w:r w:rsidR="00D6487D" w:rsidRPr="00C56A28">
        <w:rPr>
          <w:rFonts w:cs="Arial"/>
          <w:sz w:val="18"/>
          <w:szCs w:val="18"/>
        </w:rPr>
        <w:t>n</w:t>
      </w:r>
      <w:r w:rsidRPr="00C56A28">
        <w:rPr>
          <w:rFonts w:cs="Arial"/>
          <w:sz w:val="18"/>
          <w:szCs w:val="18"/>
        </w:rPr>
        <w:t xml:space="preserve">) am </w:t>
      </w:r>
      <w:r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  <w:r w:rsidR="003356FD">
        <w:rPr>
          <w:rFonts w:cs="Arial"/>
          <w:sz w:val="18"/>
          <w:szCs w:val="18"/>
        </w:rPr>
        <w:t>,</w:t>
      </w:r>
      <w:r w:rsidRPr="00C56A28">
        <w:rPr>
          <w:rFonts w:cs="Arial"/>
          <w:sz w:val="18"/>
          <w:szCs w:val="18"/>
        </w:rPr>
        <w:t xml:space="preserve"> </w:t>
      </w:r>
      <w:r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 xml:space="preserve"> Uhr. </w:t>
      </w:r>
    </w:p>
    <w:p w14:paraId="694541D3" w14:textId="72147145" w:rsidR="00EA3CF4" w:rsidRPr="00C56A28" w:rsidRDefault="00802AC4" w:rsidP="00802AC4">
      <w:pPr>
        <w:keepLines/>
        <w:suppressLineNumbers/>
        <w:ind w:firstLine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Bei der Öffnung der Angebote dürfen Bieter und ihre Bevollmächtigten </w:t>
      </w:r>
      <w:r w:rsidR="007375A7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wesend / nicht anwesend"/>
            </w:textInput>
          </w:ffData>
        </w:fldChar>
      </w:r>
      <w:r w:rsidR="007375A7">
        <w:rPr>
          <w:rFonts w:cs="Arial"/>
          <w:sz w:val="18"/>
          <w:szCs w:val="18"/>
        </w:rPr>
        <w:instrText xml:space="preserve"> FORMTEXT </w:instrText>
      </w:r>
      <w:r w:rsidR="007375A7">
        <w:rPr>
          <w:rFonts w:cs="Arial"/>
          <w:sz w:val="18"/>
          <w:szCs w:val="18"/>
        </w:rPr>
      </w:r>
      <w:r w:rsidR="007375A7">
        <w:rPr>
          <w:rFonts w:cs="Arial"/>
          <w:sz w:val="18"/>
          <w:szCs w:val="18"/>
        </w:rPr>
        <w:fldChar w:fldCharType="separate"/>
      </w:r>
      <w:r w:rsidR="007375A7">
        <w:rPr>
          <w:rFonts w:cs="Arial"/>
          <w:noProof/>
          <w:sz w:val="18"/>
          <w:szCs w:val="18"/>
        </w:rPr>
        <w:t>anwesend / nicht anwesend</w:t>
      </w:r>
      <w:r w:rsidR="007375A7">
        <w:rPr>
          <w:rFonts w:cs="Arial"/>
          <w:sz w:val="18"/>
          <w:szCs w:val="18"/>
        </w:rPr>
        <w:fldChar w:fldCharType="end"/>
      </w:r>
      <w:r w:rsidR="007375A7">
        <w:rPr>
          <w:rStyle w:val="Funotenzeichen"/>
          <w:rFonts w:cs="Arial"/>
          <w:sz w:val="18"/>
          <w:szCs w:val="18"/>
        </w:rPr>
        <w:footnoteReference w:id="1"/>
      </w:r>
      <w:r w:rsidRPr="00C56A28">
        <w:rPr>
          <w:rFonts w:cs="Arial"/>
          <w:sz w:val="18"/>
          <w:szCs w:val="18"/>
        </w:rPr>
        <w:t xml:space="preserve"> sein.</w:t>
      </w:r>
    </w:p>
    <w:p w14:paraId="20FB18B7" w14:textId="7B25E0AF" w:rsidR="00802AC4" w:rsidRPr="00C56A28" w:rsidRDefault="00B10E70" w:rsidP="00991D6B">
      <w:pPr>
        <w:keepLines/>
        <w:suppressLineNumbers/>
        <w:tabs>
          <w:tab w:val="left" w:pos="2552"/>
        </w:tabs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q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802AC4" w:rsidRPr="00C56A28">
        <w:rPr>
          <w:rFonts w:cs="Arial"/>
          <w:sz w:val="18"/>
          <w:szCs w:val="18"/>
        </w:rPr>
        <w:t xml:space="preserve">Geforderte Sicherheiten: </w:t>
      </w:r>
      <w:r w:rsidR="00C86EC8">
        <w:rPr>
          <w:rFonts w:cs="Arial"/>
          <w:sz w:val="18"/>
          <w:szCs w:val="18"/>
        </w:rPr>
        <w:tab/>
      </w:r>
      <w:r w:rsidR="00C86EC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C86EC8" w:rsidRPr="00547053">
        <w:rPr>
          <w:rFonts w:cs="Arial"/>
          <w:sz w:val="18"/>
          <w:szCs w:val="18"/>
        </w:rPr>
        <w:instrText xml:space="preserve"> FORMCHECKBOX </w:instrText>
      </w:r>
      <w:r w:rsidR="00C86EC8" w:rsidRPr="00547053">
        <w:rPr>
          <w:rFonts w:cs="Arial"/>
          <w:sz w:val="18"/>
          <w:szCs w:val="18"/>
        </w:rPr>
      </w:r>
      <w:r w:rsidR="00C86EC8" w:rsidRPr="00547053">
        <w:rPr>
          <w:rFonts w:cs="Arial"/>
          <w:sz w:val="18"/>
          <w:szCs w:val="18"/>
        </w:rPr>
        <w:fldChar w:fldCharType="separate"/>
      </w:r>
      <w:r w:rsidR="00C86EC8" w:rsidRPr="00547053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siehe Vergabeunterlagen</w:t>
      </w:r>
    </w:p>
    <w:p w14:paraId="5BEFEEE2" w14:textId="6CC6E232" w:rsidR="00802AC4" w:rsidRPr="00C56A28" w:rsidRDefault="00991D6B" w:rsidP="00991D6B">
      <w:pPr>
        <w:keepLines/>
        <w:suppressLineNumbers/>
        <w:tabs>
          <w:tab w:val="left" w:pos="2552"/>
        </w:tabs>
        <w:ind w:firstLine="709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 w:rsidR="00C86EC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="00C86EC8" w:rsidRPr="00547053">
        <w:rPr>
          <w:rFonts w:cs="Arial"/>
          <w:sz w:val="18"/>
          <w:szCs w:val="18"/>
        </w:rPr>
        <w:instrText xml:space="preserve"> FORMCHECKBOX </w:instrText>
      </w:r>
      <w:r w:rsidR="00C86EC8" w:rsidRPr="00547053">
        <w:rPr>
          <w:rFonts w:cs="Arial"/>
          <w:sz w:val="18"/>
          <w:szCs w:val="18"/>
        </w:rPr>
      </w:r>
      <w:r w:rsidR="00C86EC8" w:rsidRPr="00547053">
        <w:rPr>
          <w:rFonts w:cs="Arial"/>
          <w:sz w:val="18"/>
          <w:szCs w:val="18"/>
        </w:rPr>
        <w:fldChar w:fldCharType="separate"/>
      </w:r>
      <w:r w:rsidR="00C86EC8" w:rsidRPr="00547053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keine</w:t>
      </w:r>
    </w:p>
    <w:p w14:paraId="1EAC3C1B" w14:textId="6A9352BF" w:rsidR="00802AC4" w:rsidRPr="00C56A28" w:rsidRDefault="00B10E70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r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Wesentliche Finanzierungs- und Zahlungsbedingungen und/oder Hinweise auf diesbezüglich maßgeblichen Vorschriften: 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 xml:space="preserve">Wesentliche Finanzierungs- und Zahlungsbedingungen und/oder Hinweise auf diesbezüglich maßgeblichen Vorschriften: </w:t>
      </w:r>
      <w:r w:rsidR="00991D6B" w:rsidRPr="00991D6B">
        <w:rPr>
          <w:rFonts w:cs="Arial"/>
          <w:i/>
          <w:sz w:val="18"/>
          <w:szCs w:val="18"/>
        </w:rPr>
        <w:fldChar w:fldCharType="end"/>
      </w:r>
    </w:p>
    <w:p w14:paraId="508A8FC8" w14:textId="34175BB2" w:rsidR="00802AC4" w:rsidRPr="00C56A28" w:rsidRDefault="00802AC4" w:rsidP="00991D6B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Zahlungsbedingungen siehe Vergabeunterlagen.</w:t>
      </w:r>
    </w:p>
    <w:p w14:paraId="6EBAB96E" w14:textId="731A073D" w:rsidR="00802AC4" w:rsidRPr="00C56A28" w:rsidRDefault="00D6487D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s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Rechtsform und Anforderungen an Bietergemeinschaften: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>Rechtsform und Anforderungen an Bietergemeinschaften:</w:t>
      </w:r>
      <w:r w:rsidR="00991D6B" w:rsidRPr="00991D6B">
        <w:rPr>
          <w:rFonts w:cs="Arial"/>
          <w:i/>
          <w:sz w:val="18"/>
          <w:szCs w:val="18"/>
        </w:rPr>
        <w:fldChar w:fldCharType="end"/>
      </w:r>
    </w:p>
    <w:p w14:paraId="0C689FA2" w14:textId="55905992" w:rsidR="00802AC4" w:rsidRPr="00C56A28" w:rsidRDefault="00802AC4" w:rsidP="00D6487D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Die Rechtsform der Bietergemeinschaft nach der Auftragserteilung muss eine </w:t>
      </w:r>
    </w:p>
    <w:p w14:paraId="24C0C845" w14:textId="1DC92263" w:rsidR="00802AC4" w:rsidRPr="00C56A28" w:rsidRDefault="00802AC4" w:rsidP="00802AC4">
      <w:pPr>
        <w:keepLines/>
        <w:suppressLineNumbers/>
        <w:ind w:firstLine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gesamtschuldnerisch haftende Arbeitsgemeinschaft mit bevollmächtigtem Vertreter</w:t>
      </w:r>
      <w:r w:rsidR="00D6487D" w:rsidRPr="00C56A28">
        <w:rPr>
          <w:rFonts w:cs="Arial"/>
          <w:sz w:val="18"/>
          <w:szCs w:val="18"/>
        </w:rPr>
        <w:t xml:space="preserve"> sein</w:t>
      </w:r>
      <w:r w:rsidRPr="00C56A28">
        <w:rPr>
          <w:rFonts w:cs="Arial"/>
          <w:sz w:val="18"/>
          <w:szCs w:val="18"/>
        </w:rPr>
        <w:t>.</w:t>
      </w:r>
    </w:p>
    <w:p w14:paraId="12CFBE4F" w14:textId="23C5E559" w:rsidR="00802AC4" w:rsidRPr="00C56A28" w:rsidRDefault="00D6487D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t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achweise zur Eignung: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>Nachweise zur Eignung:</w:t>
      </w:r>
      <w:r w:rsidR="00991D6B" w:rsidRPr="00991D6B">
        <w:rPr>
          <w:rFonts w:cs="Arial"/>
          <w:i/>
          <w:sz w:val="18"/>
          <w:szCs w:val="18"/>
        </w:rPr>
        <w:fldChar w:fldCharType="end"/>
      </w:r>
    </w:p>
    <w:p w14:paraId="46C49BDD" w14:textId="77777777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b/>
          <w:sz w:val="18"/>
          <w:szCs w:val="18"/>
        </w:rPr>
        <w:t>Präqualifizierte Unternehmen</w:t>
      </w:r>
      <w:r w:rsidRPr="00C56A28">
        <w:rPr>
          <w:rFonts w:cs="Arial"/>
          <w:sz w:val="18"/>
          <w:szCs w:val="18"/>
        </w:rPr>
        <w:t xml:space="preserve"> führen den Eignungsnachweis durch ihren Eintrag in die Liste des „Vereins für Präqualifikation von Bauunternehmen e.V.“ (sog. Präqualifikationsverzeichnis). </w:t>
      </w:r>
    </w:p>
    <w:p w14:paraId="7F9C4BD7" w14:textId="77777777" w:rsidR="00802AC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Beim Einsatz von Nachunternehmern ist auf gesondertes Verlangen deren Präqualifikation nachzuweisen. </w:t>
      </w:r>
    </w:p>
    <w:p w14:paraId="2A168027" w14:textId="5B815CD9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b/>
          <w:sz w:val="18"/>
          <w:szCs w:val="18"/>
        </w:rPr>
        <w:t>Nicht präqualifizierte Unternehmen</w:t>
      </w:r>
      <w:r w:rsidRPr="00C56A28">
        <w:rPr>
          <w:rFonts w:cs="Arial"/>
          <w:sz w:val="18"/>
          <w:szCs w:val="18"/>
        </w:rPr>
        <w:t xml:space="preserve"> haben als vorläufigen Eignungsnachweis bestimmte Eigenerklärungen auf dem gesonderten Formblatt </w:t>
      </w:r>
      <w:r w:rsidRPr="00505113">
        <w:rPr>
          <w:rFonts w:cs="Arial"/>
          <w:i/>
          <w:sz w:val="18"/>
          <w:szCs w:val="18"/>
        </w:rPr>
        <w:t>Eignung</w:t>
      </w:r>
      <w:r w:rsidR="002B1517" w:rsidRPr="00505113">
        <w:rPr>
          <w:rFonts w:cs="Arial"/>
          <w:i/>
          <w:sz w:val="18"/>
          <w:szCs w:val="18"/>
        </w:rPr>
        <w:t xml:space="preserve"> (Anlage 6-030)</w:t>
      </w:r>
      <w:r w:rsidRPr="00C56A28">
        <w:rPr>
          <w:rFonts w:cs="Arial"/>
          <w:sz w:val="18"/>
          <w:szCs w:val="18"/>
        </w:rPr>
        <w:t xml:space="preserve"> der Vergabeunterlagen abzugeben. Von den Bietern der engeren Wahl sind die Eigenerklärungen auf Verlangen durch (ggf. deutschsprachig übersetzte) Bescheinigungen zu bestätigen.</w:t>
      </w:r>
    </w:p>
    <w:p w14:paraId="3C3F1430" w14:textId="77777777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b/>
          <w:sz w:val="18"/>
          <w:szCs w:val="18"/>
        </w:rPr>
        <w:t>Darüber hinaus</w:t>
      </w:r>
      <w:r w:rsidRPr="00C56A28">
        <w:rPr>
          <w:rFonts w:cs="Arial"/>
          <w:sz w:val="18"/>
          <w:szCs w:val="18"/>
        </w:rPr>
        <w:t xml:space="preserve"> sind zum Nachweis der Eignung weitere Angaben gemäß § 6a Abs. 3 VOB/A im Wege eines Einzelnachweises zu machen.</w:t>
      </w:r>
    </w:p>
    <w:p w14:paraId="5AF63BDE" w14:textId="521D5F08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b/>
          <w:sz w:val="18"/>
          <w:szCs w:val="18"/>
        </w:rPr>
      </w:pPr>
      <w:r w:rsidRPr="00C56A28">
        <w:rPr>
          <w:rFonts w:cs="Arial"/>
          <w:b/>
          <w:sz w:val="18"/>
          <w:szCs w:val="18"/>
        </w:rPr>
        <w:t>Die einzelnen Eignungsnachweise sind dem Formblatt „</w:t>
      </w:r>
      <w:r w:rsidRPr="00DD130E">
        <w:rPr>
          <w:rFonts w:cs="Arial"/>
          <w:b/>
          <w:i/>
          <w:sz w:val="18"/>
          <w:szCs w:val="18"/>
        </w:rPr>
        <w:t>Eignung</w:t>
      </w:r>
      <w:r w:rsidR="00DD130E">
        <w:rPr>
          <w:rFonts w:cs="Arial"/>
          <w:b/>
          <w:i/>
          <w:sz w:val="18"/>
          <w:szCs w:val="18"/>
        </w:rPr>
        <w:t xml:space="preserve"> (Anlage 6-030)</w:t>
      </w:r>
      <w:r w:rsidRPr="00C56A28">
        <w:rPr>
          <w:rFonts w:cs="Arial"/>
          <w:b/>
          <w:sz w:val="18"/>
          <w:szCs w:val="18"/>
        </w:rPr>
        <w:t>“ der Vergabeunterlagen zu entnehmen</w:t>
      </w:r>
      <w:r w:rsidR="00277777" w:rsidRPr="00C56A28">
        <w:rPr>
          <w:rFonts w:cs="Arial"/>
          <w:b/>
          <w:sz w:val="18"/>
          <w:szCs w:val="18"/>
        </w:rPr>
        <w:t>.</w:t>
      </w:r>
      <w:r w:rsidRPr="00C56A28">
        <w:rPr>
          <w:rFonts w:cs="Arial"/>
          <w:b/>
          <w:sz w:val="18"/>
          <w:szCs w:val="18"/>
        </w:rPr>
        <w:t xml:space="preserve"> </w:t>
      </w:r>
    </w:p>
    <w:p w14:paraId="3363A9F6" w14:textId="344997B3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Der Vordruck </w:t>
      </w:r>
      <w:r w:rsidRPr="00505113">
        <w:rPr>
          <w:rFonts w:cs="Arial"/>
          <w:i/>
          <w:sz w:val="18"/>
          <w:szCs w:val="18"/>
        </w:rPr>
        <w:t>Eignung</w:t>
      </w:r>
      <w:r w:rsidR="002B1517">
        <w:rPr>
          <w:rFonts w:cs="Arial"/>
          <w:sz w:val="18"/>
          <w:szCs w:val="18"/>
        </w:rPr>
        <w:t xml:space="preserve"> </w:t>
      </w:r>
      <w:r w:rsidR="002B1517" w:rsidRPr="00505113">
        <w:rPr>
          <w:rFonts w:cs="Arial"/>
          <w:i/>
          <w:sz w:val="18"/>
          <w:szCs w:val="18"/>
        </w:rPr>
        <w:t>(Anlage 6-030)</w:t>
      </w:r>
      <w:r w:rsidRPr="00C56A28">
        <w:rPr>
          <w:rFonts w:cs="Arial"/>
          <w:sz w:val="18"/>
          <w:szCs w:val="18"/>
        </w:rPr>
        <w:t xml:space="preserve"> mit allen geforderten Erklärungen und Nachweisen ist unterschrieben vorzulegen </w:t>
      </w:r>
    </w:p>
    <w:p w14:paraId="117C14F1" w14:textId="538BBF51" w:rsidR="00802AC4" w:rsidRPr="00C56A28" w:rsidRDefault="00991D6B" w:rsidP="00802AC4">
      <w:pPr>
        <w:keepLines/>
        <w:suppressLineNumbers/>
        <w:ind w:left="284" w:firstLine="425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zusammen mit dem Teilnahmeantrag.</w:t>
      </w:r>
    </w:p>
    <w:p w14:paraId="603C1B78" w14:textId="6AF614A5" w:rsidR="00802AC4" w:rsidRPr="00C56A28" w:rsidRDefault="00991D6B" w:rsidP="00802AC4">
      <w:pPr>
        <w:keepLines/>
        <w:suppressLineNumbers/>
        <w:ind w:firstLine="709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zusammen mit dem Angebot.</w:t>
      </w:r>
    </w:p>
    <w:p w14:paraId="7CF6B417" w14:textId="144963AE" w:rsidR="00802AC4" w:rsidRPr="00C56A28" w:rsidRDefault="00D6487D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u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Zuschlagskriterien: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>Zuschlagskriterien:</w:t>
      </w:r>
      <w:r w:rsidR="00991D6B" w:rsidRPr="00991D6B">
        <w:rPr>
          <w:rFonts w:cs="Arial"/>
          <w:i/>
          <w:sz w:val="18"/>
          <w:szCs w:val="18"/>
        </w:rPr>
        <w:fldChar w:fldCharType="end"/>
      </w:r>
    </w:p>
    <w:p w14:paraId="1F67CCF8" w14:textId="5ACCECED" w:rsidR="00802AC4" w:rsidRPr="00C56A28" w:rsidRDefault="00802AC4" w:rsidP="00D6487D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Die Zuschlagskriterien sind </w:t>
      </w:r>
      <w:r w:rsidR="00D6487D" w:rsidRPr="00C56A28">
        <w:rPr>
          <w:rFonts w:cs="Arial"/>
          <w:sz w:val="18"/>
          <w:szCs w:val="18"/>
        </w:rPr>
        <w:t>den Vergabeunterlagen (</w:t>
      </w:r>
      <w:r w:rsidR="00F9049E">
        <w:rPr>
          <w:rFonts w:cs="Arial"/>
          <w:sz w:val="18"/>
          <w:szCs w:val="18"/>
        </w:rPr>
        <w:t>Vordruck</w:t>
      </w:r>
      <w:r w:rsidRPr="00C56A28">
        <w:rPr>
          <w:rFonts w:cs="Arial"/>
          <w:sz w:val="18"/>
          <w:szCs w:val="18"/>
        </w:rPr>
        <w:t xml:space="preserve"> </w:t>
      </w:r>
      <w:r w:rsidRPr="00C56A28">
        <w:rPr>
          <w:rFonts w:cs="Arial"/>
          <w:i/>
          <w:sz w:val="18"/>
          <w:szCs w:val="18"/>
        </w:rPr>
        <w:t>Aufforderung Angebotsabgabe</w:t>
      </w:r>
      <w:r w:rsidR="002B1517">
        <w:rPr>
          <w:rFonts w:cs="Arial"/>
          <w:i/>
          <w:sz w:val="18"/>
          <w:szCs w:val="18"/>
        </w:rPr>
        <w:t xml:space="preserve"> (Anlage 6-020)</w:t>
      </w:r>
      <w:r w:rsidRPr="00C56A28">
        <w:rPr>
          <w:rFonts w:cs="Arial"/>
          <w:sz w:val="18"/>
          <w:szCs w:val="18"/>
        </w:rPr>
        <w:t xml:space="preserve"> zu entnehmen.</w:t>
      </w:r>
    </w:p>
    <w:p w14:paraId="6C2F0E3F" w14:textId="3E544FA1" w:rsidR="00802AC4" w:rsidRPr="00C56A28" w:rsidRDefault="00802AC4" w:rsidP="00802AC4">
      <w:pPr>
        <w:keepLines/>
        <w:suppressLineNumbers/>
        <w:spacing w:before="120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 xml:space="preserve">v) </w:t>
      </w:r>
      <w:r w:rsidRPr="00C56A28">
        <w:rPr>
          <w:rFonts w:cs="Arial"/>
          <w:sz w:val="18"/>
          <w:szCs w:val="18"/>
        </w:rPr>
        <w:t xml:space="preserve">Die Bindefrist endet am </w:t>
      </w: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="00E66536">
        <w:rPr>
          <w:rFonts w:cs="Arial"/>
          <w:noProof/>
          <w:sz w:val="18"/>
          <w:szCs w:val="18"/>
        </w:rPr>
        <w:t>23.10.2026</w:t>
      </w:r>
      <w:r w:rsidRPr="00C56A28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>.</w:t>
      </w:r>
    </w:p>
    <w:p w14:paraId="64428404" w14:textId="0880433D" w:rsidR="00802AC4" w:rsidRPr="001542E4" w:rsidRDefault="00802AC4" w:rsidP="00802AC4">
      <w:pPr>
        <w:keepLines/>
        <w:suppressLineNumbers/>
        <w:spacing w:before="120"/>
        <w:ind w:left="284" w:hanging="284"/>
        <w:rPr>
          <w:rFonts w:cs="Arial"/>
          <w:sz w:val="18"/>
          <w:szCs w:val="18"/>
        </w:rPr>
      </w:pPr>
      <w:r w:rsidRPr="001542E4">
        <w:rPr>
          <w:rFonts w:cs="Arial"/>
          <w:sz w:val="20"/>
          <w:szCs w:val="20"/>
        </w:rPr>
        <w:t>w)</w:t>
      </w:r>
      <w:r w:rsidRPr="001542E4">
        <w:rPr>
          <w:rFonts w:cs="Arial"/>
          <w:sz w:val="18"/>
          <w:szCs w:val="18"/>
        </w:rPr>
        <w:tab/>
        <w:t xml:space="preserve">Nachprüfungsstelle (§ 21 VOB/A): </w:t>
      </w:r>
      <w:r w:rsidRPr="001542E4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542E4">
        <w:rPr>
          <w:rFonts w:cs="Arial"/>
          <w:sz w:val="18"/>
          <w:szCs w:val="18"/>
        </w:rPr>
        <w:instrText xml:space="preserve"> FORMTEXT </w:instrText>
      </w:r>
      <w:r w:rsidRPr="001542E4">
        <w:rPr>
          <w:rFonts w:cs="Arial"/>
          <w:sz w:val="18"/>
          <w:szCs w:val="18"/>
        </w:rPr>
      </w:r>
      <w:r w:rsidRPr="001542E4">
        <w:rPr>
          <w:rFonts w:cs="Arial"/>
          <w:sz w:val="18"/>
          <w:szCs w:val="18"/>
        </w:rPr>
        <w:fldChar w:fldCharType="separate"/>
      </w:r>
      <w:r w:rsidR="001B677B">
        <w:rPr>
          <w:rFonts w:cs="Arial"/>
          <w:sz w:val="18"/>
          <w:szCs w:val="18"/>
        </w:rPr>
        <w:t>Elbe Werkstätten GmbH</w:t>
      </w:r>
      <w:r w:rsidRPr="001542E4">
        <w:rPr>
          <w:rFonts w:cs="Arial"/>
          <w:sz w:val="18"/>
          <w:szCs w:val="18"/>
        </w:rPr>
        <w:fldChar w:fldCharType="end"/>
      </w:r>
      <w:r w:rsidRPr="001542E4">
        <w:rPr>
          <w:rFonts w:cs="Arial"/>
          <w:sz w:val="18"/>
          <w:szCs w:val="18"/>
        </w:rPr>
        <w:t xml:space="preserve"> </w:t>
      </w:r>
    </w:p>
    <w:p w14:paraId="66CF747A" w14:textId="12A83D5F" w:rsidR="00AA27C9" w:rsidRPr="001542E4" w:rsidRDefault="00802AC4" w:rsidP="00991D6B">
      <w:pPr>
        <w:keepLines/>
        <w:suppressLineNumbers/>
        <w:ind w:left="284"/>
        <w:rPr>
          <w:rFonts w:cs="Arial"/>
          <w:sz w:val="18"/>
          <w:szCs w:val="18"/>
        </w:rPr>
      </w:pPr>
      <w:r w:rsidRPr="001542E4">
        <w:rPr>
          <w:rFonts w:cs="Arial"/>
          <w:sz w:val="18"/>
          <w:szCs w:val="18"/>
        </w:rPr>
        <w:t xml:space="preserve">Anschrift: </w:t>
      </w:r>
      <w:r w:rsidRPr="001542E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42E4">
        <w:rPr>
          <w:rFonts w:cs="Arial"/>
          <w:sz w:val="18"/>
          <w:szCs w:val="18"/>
        </w:rPr>
        <w:instrText xml:space="preserve"> FORMTEXT </w:instrText>
      </w:r>
      <w:r w:rsidRPr="001542E4">
        <w:rPr>
          <w:rFonts w:cs="Arial"/>
          <w:sz w:val="18"/>
          <w:szCs w:val="18"/>
        </w:rPr>
      </w:r>
      <w:r w:rsidRPr="001542E4">
        <w:rPr>
          <w:rFonts w:cs="Arial"/>
          <w:sz w:val="18"/>
          <w:szCs w:val="18"/>
        </w:rPr>
        <w:fldChar w:fldCharType="separate"/>
      </w:r>
      <w:r w:rsidR="001B677B">
        <w:rPr>
          <w:rFonts w:cs="Arial"/>
          <w:sz w:val="18"/>
          <w:szCs w:val="18"/>
        </w:rPr>
        <w:t xml:space="preserve">Meiendorfer Mühlenweg 119, 22159 Hamburg </w:t>
      </w:r>
      <w:r w:rsidRPr="001542E4">
        <w:rPr>
          <w:rFonts w:cs="Arial"/>
          <w:sz w:val="18"/>
          <w:szCs w:val="18"/>
        </w:rPr>
        <w:fldChar w:fldCharType="end"/>
      </w:r>
    </w:p>
    <w:sectPr w:rsidR="00AA27C9" w:rsidRPr="001542E4" w:rsidSect="007375A7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560" w:right="849" w:bottom="1560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4990" w14:textId="77777777" w:rsidR="003D710B" w:rsidRDefault="003D710B" w:rsidP="00CE3DAB">
      <w:r>
        <w:separator/>
      </w:r>
    </w:p>
  </w:endnote>
  <w:endnote w:type="continuationSeparator" w:id="0">
    <w:p w14:paraId="7C3C538E" w14:textId="77777777" w:rsidR="003D710B" w:rsidRDefault="003D710B" w:rsidP="00CE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6A35" w14:textId="77777777" w:rsidR="007375A7" w:rsidRPr="007375A7" w:rsidRDefault="007375A7" w:rsidP="007375A7">
    <w:pPr>
      <w:pStyle w:val="Fuzeile"/>
      <w:pBdr>
        <w:top w:val="single" w:sz="4" w:space="1" w:color="auto"/>
      </w:pBdr>
      <w:rPr>
        <w:rFonts w:cs="Arial"/>
        <w:sz w:val="20"/>
        <w:szCs w:val="20"/>
      </w:rPr>
    </w:pPr>
  </w:p>
  <w:p w14:paraId="57FC666B" w14:textId="28509070" w:rsidR="007375A7" w:rsidRPr="007375A7" w:rsidRDefault="007375A7" w:rsidP="007375A7">
    <w:pPr>
      <w:pStyle w:val="Kopfzeile"/>
      <w:tabs>
        <w:tab w:val="clear" w:pos="9072"/>
        <w:tab w:val="right" w:pos="9639"/>
      </w:tabs>
      <w:rPr>
        <w:sz w:val="20"/>
        <w:szCs w:val="20"/>
      </w:rPr>
    </w:pPr>
    <w:r w:rsidRPr="007375A7">
      <w:rPr>
        <w:rFonts w:cs="Arial"/>
        <w:sz w:val="20"/>
        <w:szCs w:val="20"/>
      </w:rPr>
      <w:t xml:space="preserve">Bekanntmachung (national) – </w:t>
    </w:r>
    <w:r w:rsidR="001639F3">
      <w:rPr>
        <w:rFonts w:cs="Arial"/>
        <w:sz w:val="20"/>
        <w:szCs w:val="20"/>
      </w:rPr>
      <w:t>04</w:t>
    </w:r>
    <w:r w:rsidRPr="007375A7">
      <w:rPr>
        <w:rFonts w:cs="Arial"/>
        <w:sz w:val="20"/>
        <w:szCs w:val="20"/>
      </w:rPr>
      <w:t>/20</w:t>
    </w:r>
    <w:r w:rsidR="002B1517">
      <w:rPr>
        <w:rFonts w:cs="Arial"/>
        <w:sz w:val="20"/>
        <w:szCs w:val="20"/>
      </w:rPr>
      <w:t>2</w:t>
    </w:r>
    <w:r w:rsidR="001639F3">
      <w:rPr>
        <w:rFonts w:cs="Arial"/>
        <w:sz w:val="20"/>
        <w:szCs w:val="20"/>
      </w:rPr>
      <w:t>3</w:t>
    </w:r>
    <w:r w:rsidRPr="007375A7">
      <w:rPr>
        <w:rFonts w:cs="Arial"/>
        <w:sz w:val="20"/>
        <w:szCs w:val="20"/>
      </w:rPr>
      <w:tab/>
    </w:r>
    <w:r w:rsidRPr="007375A7">
      <w:rPr>
        <w:sz w:val="20"/>
        <w:szCs w:val="20"/>
      </w:rPr>
      <w:tab/>
    </w:r>
    <w:r w:rsidRPr="007375A7">
      <w:rPr>
        <w:sz w:val="20"/>
        <w:szCs w:val="20"/>
      </w:rPr>
      <w:fldChar w:fldCharType="begin"/>
    </w:r>
    <w:r w:rsidRPr="007375A7">
      <w:rPr>
        <w:sz w:val="20"/>
        <w:szCs w:val="20"/>
      </w:rPr>
      <w:instrText xml:space="preserve"> PAGE </w:instrText>
    </w:r>
    <w:r w:rsidRPr="007375A7">
      <w:rPr>
        <w:sz w:val="20"/>
        <w:szCs w:val="20"/>
      </w:rPr>
      <w:fldChar w:fldCharType="separate"/>
    </w:r>
    <w:r w:rsidR="002B1517">
      <w:rPr>
        <w:noProof/>
        <w:sz w:val="20"/>
        <w:szCs w:val="20"/>
      </w:rPr>
      <w:t>2</w:t>
    </w:r>
    <w:r w:rsidRPr="007375A7">
      <w:rPr>
        <w:sz w:val="20"/>
        <w:szCs w:val="20"/>
      </w:rPr>
      <w:fldChar w:fldCharType="end"/>
    </w:r>
    <w:r w:rsidRPr="007375A7">
      <w:rPr>
        <w:sz w:val="20"/>
        <w:szCs w:val="20"/>
      </w:rPr>
      <w:t xml:space="preserve"> von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\* Arabic  \* MERGEFORMAT </w:instrText>
    </w:r>
    <w:r>
      <w:rPr>
        <w:sz w:val="20"/>
        <w:szCs w:val="20"/>
      </w:rPr>
      <w:fldChar w:fldCharType="separate"/>
    </w:r>
    <w:r w:rsidR="002B1517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FC37E" w14:textId="77777777" w:rsidR="007375A7" w:rsidRPr="007375A7" w:rsidRDefault="007375A7" w:rsidP="007375A7">
    <w:pPr>
      <w:pStyle w:val="Fuzeile"/>
      <w:pBdr>
        <w:top w:val="single" w:sz="4" w:space="1" w:color="auto"/>
      </w:pBdr>
      <w:rPr>
        <w:rFonts w:cs="Arial"/>
        <w:sz w:val="20"/>
        <w:szCs w:val="20"/>
      </w:rPr>
    </w:pPr>
  </w:p>
  <w:p w14:paraId="508139A5" w14:textId="24BF8861" w:rsidR="007274F0" w:rsidRPr="007375A7" w:rsidRDefault="00577CFA" w:rsidP="007375A7">
    <w:pPr>
      <w:pStyle w:val="Kopfzeile"/>
      <w:tabs>
        <w:tab w:val="clear" w:pos="9072"/>
        <w:tab w:val="right" w:pos="9639"/>
      </w:tabs>
      <w:rPr>
        <w:sz w:val="20"/>
        <w:szCs w:val="20"/>
      </w:rPr>
    </w:pPr>
    <w:r w:rsidRPr="007375A7">
      <w:rPr>
        <w:rFonts w:cs="Arial"/>
        <w:sz w:val="20"/>
        <w:szCs w:val="20"/>
      </w:rPr>
      <w:t xml:space="preserve">Bekanntmachung </w:t>
    </w:r>
    <w:r w:rsidR="00E74855" w:rsidRPr="007375A7">
      <w:rPr>
        <w:rFonts w:cs="Arial"/>
        <w:sz w:val="20"/>
        <w:szCs w:val="20"/>
      </w:rPr>
      <w:t>(</w:t>
    </w:r>
    <w:r w:rsidR="002F4A09" w:rsidRPr="007375A7">
      <w:rPr>
        <w:rFonts w:cs="Arial"/>
        <w:sz w:val="20"/>
        <w:szCs w:val="20"/>
      </w:rPr>
      <w:t>n</w:t>
    </w:r>
    <w:r w:rsidR="009F56D8" w:rsidRPr="007375A7">
      <w:rPr>
        <w:rFonts w:cs="Arial"/>
        <w:sz w:val="20"/>
        <w:szCs w:val="20"/>
      </w:rPr>
      <w:t>ational</w:t>
    </w:r>
    <w:r w:rsidR="00E74855" w:rsidRPr="007375A7">
      <w:rPr>
        <w:rFonts w:cs="Arial"/>
        <w:sz w:val="20"/>
        <w:szCs w:val="20"/>
      </w:rPr>
      <w:t>)</w:t>
    </w:r>
    <w:r w:rsidR="009F56D8" w:rsidRPr="007375A7">
      <w:rPr>
        <w:rFonts w:cs="Arial"/>
        <w:sz w:val="20"/>
        <w:szCs w:val="20"/>
      </w:rPr>
      <w:t xml:space="preserve"> –</w:t>
    </w:r>
    <w:r w:rsidR="00137A6C">
      <w:rPr>
        <w:rFonts w:cs="Arial"/>
        <w:sz w:val="20"/>
        <w:szCs w:val="20"/>
      </w:rPr>
      <w:t xml:space="preserve"> </w:t>
    </w:r>
    <w:r w:rsidR="001639F3">
      <w:rPr>
        <w:rFonts w:cs="Arial"/>
        <w:sz w:val="20"/>
        <w:szCs w:val="20"/>
      </w:rPr>
      <w:t>04</w:t>
    </w:r>
    <w:r w:rsidRPr="007375A7">
      <w:rPr>
        <w:rFonts w:cs="Arial"/>
        <w:sz w:val="20"/>
        <w:szCs w:val="20"/>
      </w:rPr>
      <w:t>/20</w:t>
    </w:r>
    <w:r w:rsidR="00BB000A">
      <w:rPr>
        <w:rFonts w:cs="Arial"/>
        <w:sz w:val="20"/>
        <w:szCs w:val="20"/>
      </w:rPr>
      <w:t>2</w:t>
    </w:r>
    <w:r w:rsidR="001639F3">
      <w:rPr>
        <w:rFonts w:cs="Arial"/>
        <w:sz w:val="20"/>
        <w:szCs w:val="20"/>
      </w:rPr>
      <w:t>3</w:t>
    </w:r>
    <w:r w:rsidRPr="007375A7">
      <w:rPr>
        <w:rFonts w:cs="Arial"/>
        <w:sz w:val="20"/>
        <w:szCs w:val="20"/>
      </w:rPr>
      <w:tab/>
    </w:r>
    <w:r w:rsidR="007274F0" w:rsidRPr="007375A7">
      <w:rPr>
        <w:sz w:val="20"/>
        <w:szCs w:val="20"/>
      </w:rPr>
      <w:tab/>
    </w:r>
    <w:r w:rsidR="00032E25" w:rsidRPr="007375A7">
      <w:rPr>
        <w:sz w:val="20"/>
        <w:szCs w:val="20"/>
      </w:rPr>
      <w:fldChar w:fldCharType="begin"/>
    </w:r>
    <w:r w:rsidR="007274F0" w:rsidRPr="007375A7">
      <w:rPr>
        <w:sz w:val="20"/>
        <w:szCs w:val="20"/>
      </w:rPr>
      <w:instrText xml:space="preserve"> PAGE </w:instrText>
    </w:r>
    <w:r w:rsidR="00032E25" w:rsidRPr="007375A7">
      <w:rPr>
        <w:sz w:val="20"/>
        <w:szCs w:val="20"/>
      </w:rPr>
      <w:fldChar w:fldCharType="separate"/>
    </w:r>
    <w:r w:rsidR="002B1517">
      <w:rPr>
        <w:noProof/>
        <w:sz w:val="20"/>
        <w:szCs w:val="20"/>
      </w:rPr>
      <w:t>1</w:t>
    </w:r>
    <w:r w:rsidR="00032E25" w:rsidRPr="007375A7">
      <w:rPr>
        <w:sz w:val="20"/>
        <w:szCs w:val="20"/>
      </w:rPr>
      <w:fldChar w:fldCharType="end"/>
    </w:r>
    <w:r w:rsidR="007274F0" w:rsidRPr="007375A7">
      <w:rPr>
        <w:sz w:val="20"/>
        <w:szCs w:val="20"/>
      </w:rPr>
      <w:t xml:space="preserve"> von </w:t>
    </w:r>
    <w:r w:rsidR="007375A7">
      <w:rPr>
        <w:sz w:val="20"/>
        <w:szCs w:val="20"/>
      </w:rPr>
      <w:fldChar w:fldCharType="begin"/>
    </w:r>
    <w:r w:rsidR="007375A7">
      <w:rPr>
        <w:sz w:val="20"/>
        <w:szCs w:val="20"/>
      </w:rPr>
      <w:instrText xml:space="preserve"> NUMPAGES  \* Arabic  \* MERGEFORMAT </w:instrText>
    </w:r>
    <w:r w:rsidR="007375A7">
      <w:rPr>
        <w:sz w:val="20"/>
        <w:szCs w:val="20"/>
      </w:rPr>
      <w:fldChar w:fldCharType="separate"/>
    </w:r>
    <w:r w:rsidR="002B1517">
      <w:rPr>
        <w:noProof/>
        <w:sz w:val="20"/>
        <w:szCs w:val="20"/>
      </w:rPr>
      <w:t>2</w:t>
    </w:r>
    <w:r w:rsidR="007375A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C876" w14:textId="77777777" w:rsidR="003D710B" w:rsidRDefault="003D710B" w:rsidP="00CE3DAB">
      <w:r>
        <w:separator/>
      </w:r>
    </w:p>
  </w:footnote>
  <w:footnote w:type="continuationSeparator" w:id="0">
    <w:p w14:paraId="7510A192" w14:textId="77777777" w:rsidR="003D710B" w:rsidRDefault="003D710B" w:rsidP="00CE3DAB">
      <w:r>
        <w:continuationSeparator/>
      </w:r>
    </w:p>
  </w:footnote>
  <w:footnote w:id="1">
    <w:p w14:paraId="587920B4" w14:textId="603BA0C3" w:rsidR="007375A7" w:rsidRDefault="007375A7" w:rsidP="007375A7">
      <w:pPr>
        <w:tabs>
          <w:tab w:val="left" w:pos="284"/>
          <w:tab w:val="left" w:pos="4678"/>
          <w:tab w:val="left" w:pos="5103"/>
        </w:tabs>
      </w:pPr>
      <w:r>
        <w:rPr>
          <w:rStyle w:val="Funotenzeichen"/>
        </w:rPr>
        <w:footnoteRef/>
      </w:r>
      <w:r w:rsidRPr="0046703C">
        <w:rPr>
          <w:i/>
          <w:sz w:val="16"/>
          <w:szCs w:val="16"/>
        </w:rPr>
        <w:t>Nichtzutreffendes bitte streichen.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B5E7" w14:textId="69233A73" w:rsidR="003140B7" w:rsidRPr="007375A7" w:rsidRDefault="003140B7" w:rsidP="003140B7">
    <w:pPr>
      <w:pStyle w:val="Kopfzeile"/>
      <w:tabs>
        <w:tab w:val="clear" w:pos="4536"/>
        <w:tab w:val="clear" w:pos="9072"/>
        <w:tab w:val="left" w:pos="7371"/>
      </w:tabs>
      <w:jc w:val="right"/>
      <w:rPr>
        <w:rFonts w:cs="Arial"/>
        <w:b/>
        <w:sz w:val="20"/>
        <w:szCs w:val="20"/>
      </w:rPr>
    </w:pPr>
    <w:r w:rsidRPr="007375A7">
      <w:rPr>
        <w:rFonts w:cs="Arial"/>
        <w:b/>
        <w:sz w:val="20"/>
        <w:szCs w:val="20"/>
      </w:rPr>
      <w:t>VV-Bau Anlage 6-010</w:t>
    </w:r>
  </w:p>
  <w:p w14:paraId="0CEC560F" w14:textId="77777777" w:rsidR="003140B7" w:rsidRPr="007375A7" w:rsidRDefault="003140B7" w:rsidP="003140B7">
    <w:pPr>
      <w:pStyle w:val="Kopfzeile"/>
      <w:tabs>
        <w:tab w:val="clear" w:pos="9072"/>
        <w:tab w:val="right" w:pos="9639"/>
      </w:tabs>
      <w:jc w:val="right"/>
      <w:rPr>
        <w:rFonts w:cs="Arial"/>
        <w:sz w:val="20"/>
        <w:szCs w:val="20"/>
      </w:rPr>
    </w:pPr>
    <w:r w:rsidRPr="007375A7">
      <w:rPr>
        <w:rFonts w:cs="Arial"/>
        <w:sz w:val="20"/>
        <w:szCs w:val="20"/>
      </w:rPr>
      <w:t>Bekanntmachung (national)</w:t>
    </w:r>
  </w:p>
  <w:p w14:paraId="61AE29BB" w14:textId="77777777" w:rsidR="003140B7" w:rsidRPr="007375A7" w:rsidRDefault="003140B7" w:rsidP="003140B7">
    <w:pPr>
      <w:pStyle w:val="Kopfzeile"/>
      <w:pBdr>
        <w:bottom w:val="single" w:sz="4" w:space="1" w:color="auto"/>
      </w:pBdr>
      <w:ind w:right="-1"/>
      <w:rPr>
        <w:b/>
        <w:sz w:val="20"/>
        <w:szCs w:val="20"/>
      </w:rPr>
    </w:pPr>
  </w:p>
  <w:p w14:paraId="7183D22F" w14:textId="77777777" w:rsidR="003140B7" w:rsidRPr="005E5C73" w:rsidRDefault="003140B7" w:rsidP="003140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D024" w14:textId="54663EF6" w:rsidR="00577CFA" w:rsidRPr="007375A7" w:rsidRDefault="00577CFA" w:rsidP="007375A7">
    <w:pPr>
      <w:pStyle w:val="Kopfzeile"/>
      <w:tabs>
        <w:tab w:val="clear" w:pos="4536"/>
        <w:tab w:val="clear" w:pos="9072"/>
        <w:tab w:val="left" w:pos="7371"/>
      </w:tabs>
      <w:jc w:val="right"/>
      <w:rPr>
        <w:rFonts w:cs="Arial"/>
        <w:b/>
        <w:sz w:val="20"/>
        <w:szCs w:val="20"/>
      </w:rPr>
    </w:pPr>
    <w:r w:rsidRPr="007375A7">
      <w:rPr>
        <w:rFonts w:cs="Arial"/>
        <w:b/>
        <w:sz w:val="20"/>
        <w:szCs w:val="20"/>
      </w:rPr>
      <w:t>VV-Bau Anlage 6-0</w:t>
    </w:r>
    <w:r w:rsidR="00D016DE" w:rsidRPr="007375A7">
      <w:rPr>
        <w:rFonts w:cs="Arial"/>
        <w:b/>
        <w:sz w:val="20"/>
        <w:szCs w:val="20"/>
      </w:rPr>
      <w:t>1</w:t>
    </w:r>
    <w:r w:rsidRPr="007375A7">
      <w:rPr>
        <w:rFonts w:cs="Arial"/>
        <w:b/>
        <w:sz w:val="20"/>
        <w:szCs w:val="20"/>
      </w:rPr>
      <w:t>0</w:t>
    </w:r>
  </w:p>
  <w:p w14:paraId="583CD06A" w14:textId="718A363C" w:rsidR="00577CFA" w:rsidRPr="007375A7" w:rsidRDefault="00577CFA" w:rsidP="007375A7">
    <w:pPr>
      <w:pStyle w:val="Kopfzeile"/>
      <w:tabs>
        <w:tab w:val="clear" w:pos="9072"/>
        <w:tab w:val="right" w:pos="9639"/>
      </w:tabs>
      <w:jc w:val="right"/>
      <w:rPr>
        <w:rFonts w:cs="Arial"/>
        <w:sz w:val="20"/>
        <w:szCs w:val="20"/>
      </w:rPr>
    </w:pPr>
    <w:r w:rsidRPr="007375A7">
      <w:rPr>
        <w:rFonts w:cs="Arial"/>
        <w:sz w:val="20"/>
        <w:szCs w:val="20"/>
      </w:rPr>
      <w:t xml:space="preserve">Bekanntmachung </w:t>
    </w:r>
    <w:r w:rsidR="006F781A" w:rsidRPr="007375A7">
      <w:rPr>
        <w:rFonts w:cs="Arial"/>
        <w:sz w:val="20"/>
        <w:szCs w:val="20"/>
      </w:rPr>
      <w:t>(</w:t>
    </w:r>
    <w:r w:rsidRPr="007375A7">
      <w:rPr>
        <w:rFonts w:cs="Arial"/>
        <w:sz w:val="20"/>
        <w:szCs w:val="20"/>
      </w:rPr>
      <w:t>national</w:t>
    </w:r>
    <w:r w:rsidR="006F781A" w:rsidRPr="007375A7">
      <w:rPr>
        <w:rFonts w:cs="Arial"/>
        <w:sz w:val="20"/>
        <w:szCs w:val="20"/>
      </w:rPr>
      <w:t>)</w:t>
    </w:r>
  </w:p>
  <w:p w14:paraId="28102087" w14:textId="77777777" w:rsidR="007375A7" w:rsidRPr="007375A7" w:rsidRDefault="007375A7" w:rsidP="007375A7">
    <w:pPr>
      <w:pStyle w:val="Kopfzeile"/>
      <w:pBdr>
        <w:bottom w:val="single" w:sz="4" w:space="1" w:color="auto"/>
      </w:pBdr>
      <w:ind w:right="-1"/>
      <w:rPr>
        <w:b/>
        <w:sz w:val="20"/>
        <w:szCs w:val="20"/>
      </w:rPr>
    </w:pPr>
  </w:p>
  <w:p w14:paraId="0DBCB017" w14:textId="77777777" w:rsidR="007375A7" w:rsidRPr="005E5C73" w:rsidRDefault="007375A7" w:rsidP="007375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7367"/>
    <w:multiLevelType w:val="hybridMultilevel"/>
    <w:tmpl w:val="2E2228DE"/>
    <w:lvl w:ilvl="0" w:tplc="3DB495AA">
      <w:start w:val="1"/>
      <w:numFmt w:val="lowerLetter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B269B"/>
    <w:multiLevelType w:val="hybridMultilevel"/>
    <w:tmpl w:val="910E2F42"/>
    <w:lvl w:ilvl="0" w:tplc="5478027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066CD"/>
    <w:multiLevelType w:val="hybridMultilevel"/>
    <w:tmpl w:val="1B1EC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DF286C"/>
    <w:multiLevelType w:val="hybridMultilevel"/>
    <w:tmpl w:val="DD408250"/>
    <w:lvl w:ilvl="0" w:tplc="0DA4AC3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A83EB2"/>
    <w:multiLevelType w:val="hybridMultilevel"/>
    <w:tmpl w:val="71A06034"/>
    <w:lvl w:ilvl="0" w:tplc="44C6C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52A5C"/>
    <w:multiLevelType w:val="hybridMultilevel"/>
    <w:tmpl w:val="7D7690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0419C"/>
    <w:multiLevelType w:val="hybridMultilevel"/>
    <w:tmpl w:val="6826F09E"/>
    <w:lvl w:ilvl="0" w:tplc="A6FCC460">
      <w:start w:val="1"/>
      <w:numFmt w:val="lowerLetter"/>
      <w:lvlText w:val="%1)"/>
      <w:lvlJc w:val="left"/>
      <w:pPr>
        <w:ind w:left="360" w:hanging="360"/>
      </w:pPr>
      <w:rPr>
        <w:b w:val="0"/>
        <w:sz w:val="18"/>
        <w:szCs w:val="1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225D62"/>
    <w:multiLevelType w:val="multilevel"/>
    <w:tmpl w:val="92F2B9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5E5899"/>
    <w:multiLevelType w:val="hybridMultilevel"/>
    <w:tmpl w:val="720CB97E"/>
    <w:lvl w:ilvl="0" w:tplc="06A8DC48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F85F39"/>
    <w:multiLevelType w:val="hybridMultilevel"/>
    <w:tmpl w:val="A53C6012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7E68D4"/>
    <w:multiLevelType w:val="hybridMultilevel"/>
    <w:tmpl w:val="EE48D376"/>
    <w:lvl w:ilvl="0" w:tplc="0776B82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265962">
    <w:abstractNumId w:val="2"/>
  </w:num>
  <w:num w:numId="2" w16cid:durableId="1867912859">
    <w:abstractNumId w:val="9"/>
  </w:num>
  <w:num w:numId="3" w16cid:durableId="136146832">
    <w:abstractNumId w:val="6"/>
  </w:num>
  <w:num w:numId="4" w16cid:durableId="1527862440">
    <w:abstractNumId w:val="3"/>
  </w:num>
  <w:num w:numId="5" w16cid:durableId="250161920">
    <w:abstractNumId w:val="0"/>
  </w:num>
  <w:num w:numId="6" w16cid:durableId="1650742250">
    <w:abstractNumId w:val="5"/>
  </w:num>
  <w:num w:numId="7" w16cid:durableId="1252932811">
    <w:abstractNumId w:val="8"/>
  </w:num>
  <w:num w:numId="8" w16cid:durableId="278492485">
    <w:abstractNumId w:val="1"/>
  </w:num>
  <w:num w:numId="9" w16cid:durableId="283578353">
    <w:abstractNumId w:val="10"/>
  </w:num>
  <w:num w:numId="10" w16cid:durableId="1201822675">
    <w:abstractNumId w:val="7"/>
  </w:num>
  <w:num w:numId="11" w16cid:durableId="199248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fk2VWq0URFpXnIeVF4J0/mE/d0m9AdGQn6AdqihGvYa1UFqvf/tt4NX3HKFXe6lv9mC2ijtuFD4JBtJ0gJlfg==" w:salt="byu4jpO1LRcb9bL/zg8A5Q==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B7D"/>
    <w:rsid w:val="00032E25"/>
    <w:rsid w:val="00053C08"/>
    <w:rsid w:val="000575DE"/>
    <w:rsid w:val="00064867"/>
    <w:rsid w:val="00077B0B"/>
    <w:rsid w:val="00094595"/>
    <w:rsid w:val="000B10F8"/>
    <w:rsid w:val="000B2332"/>
    <w:rsid w:val="000B4396"/>
    <w:rsid w:val="000B5743"/>
    <w:rsid w:val="000D4132"/>
    <w:rsid w:val="000D6C89"/>
    <w:rsid w:val="001047BA"/>
    <w:rsid w:val="00106D8F"/>
    <w:rsid w:val="00106FF5"/>
    <w:rsid w:val="00132398"/>
    <w:rsid w:val="00137A6C"/>
    <w:rsid w:val="0015009D"/>
    <w:rsid w:val="00151981"/>
    <w:rsid w:val="001542E4"/>
    <w:rsid w:val="001639F3"/>
    <w:rsid w:val="0017390A"/>
    <w:rsid w:val="0018111C"/>
    <w:rsid w:val="001A338A"/>
    <w:rsid w:val="001B677B"/>
    <w:rsid w:val="001D6E07"/>
    <w:rsid w:val="001F569F"/>
    <w:rsid w:val="002073AA"/>
    <w:rsid w:val="00207946"/>
    <w:rsid w:val="00225A13"/>
    <w:rsid w:val="00240561"/>
    <w:rsid w:val="00251EAA"/>
    <w:rsid w:val="00265F2D"/>
    <w:rsid w:val="00277777"/>
    <w:rsid w:val="00281C80"/>
    <w:rsid w:val="002A1C9C"/>
    <w:rsid w:val="002A4F63"/>
    <w:rsid w:val="002A69F9"/>
    <w:rsid w:val="002B1517"/>
    <w:rsid w:val="002C7A21"/>
    <w:rsid w:val="002D487A"/>
    <w:rsid w:val="002D5F75"/>
    <w:rsid w:val="002F4A09"/>
    <w:rsid w:val="002F600D"/>
    <w:rsid w:val="003140B7"/>
    <w:rsid w:val="003356FD"/>
    <w:rsid w:val="003507DA"/>
    <w:rsid w:val="003624A6"/>
    <w:rsid w:val="00371E3C"/>
    <w:rsid w:val="00391658"/>
    <w:rsid w:val="003D3A57"/>
    <w:rsid w:val="003D710B"/>
    <w:rsid w:val="003E220C"/>
    <w:rsid w:val="003F051C"/>
    <w:rsid w:val="00457107"/>
    <w:rsid w:val="0046703C"/>
    <w:rsid w:val="004A079A"/>
    <w:rsid w:val="004E398E"/>
    <w:rsid w:val="004F2EA3"/>
    <w:rsid w:val="004F4482"/>
    <w:rsid w:val="004F5000"/>
    <w:rsid w:val="00505113"/>
    <w:rsid w:val="005158B7"/>
    <w:rsid w:val="005170D8"/>
    <w:rsid w:val="00530C79"/>
    <w:rsid w:val="00561E15"/>
    <w:rsid w:val="005668B3"/>
    <w:rsid w:val="00574A88"/>
    <w:rsid w:val="00577CFA"/>
    <w:rsid w:val="005B2A29"/>
    <w:rsid w:val="005F6F9D"/>
    <w:rsid w:val="00626B29"/>
    <w:rsid w:val="00672D86"/>
    <w:rsid w:val="0068118F"/>
    <w:rsid w:val="006A0DE2"/>
    <w:rsid w:val="006B2BE4"/>
    <w:rsid w:val="006C7D7D"/>
    <w:rsid w:val="006E44B6"/>
    <w:rsid w:val="006F5419"/>
    <w:rsid w:val="006F781A"/>
    <w:rsid w:val="00710450"/>
    <w:rsid w:val="007274F0"/>
    <w:rsid w:val="00733E55"/>
    <w:rsid w:val="007375A7"/>
    <w:rsid w:val="00746D36"/>
    <w:rsid w:val="00752DAF"/>
    <w:rsid w:val="00770D55"/>
    <w:rsid w:val="00772121"/>
    <w:rsid w:val="007754C5"/>
    <w:rsid w:val="00795075"/>
    <w:rsid w:val="007A55D8"/>
    <w:rsid w:val="007B4DB3"/>
    <w:rsid w:val="007C755F"/>
    <w:rsid w:val="007D20A7"/>
    <w:rsid w:val="007E28BF"/>
    <w:rsid w:val="00802AC4"/>
    <w:rsid w:val="00816F07"/>
    <w:rsid w:val="00845AC1"/>
    <w:rsid w:val="00863383"/>
    <w:rsid w:val="0087096B"/>
    <w:rsid w:val="008A5D8D"/>
    <w:rsid w:val="008D04DC"/>
    <w:rsid w:val="008D1731"/>
    <w:rsid w:val="008D2AC3"/>
    <w:rsid w:val="00926607"/>
    <w:rsid w:val="00926B73"/>
    <w:rsid w:val="00934843"/>
    <w:rsid w:val="00943095"/>
    <w:rsid w:val="00945A6A"/>
    <w:rsid w:val="00951704"/>
    <w:rsid w:val="00977059"/>
    <w:rsid w:val="00991D6B"/>
    <w:rsid w:val="00996AEF"/>
    <w:rsid w:val="009A0433"/>
    <w:rsid w:val="009C1150"/>
    <w:rsid w:val="009C6F41"/>
    <w:rsid w:val="009F56D8"/>
    <w:rsid w:val="00A04F2B"/>
    <w:rsid w:val="00A12DD9"/>
    <w:rsid w:val="00A14DCC"/>
    <w:rsid w:val="00A30EF8"/>
    <w:rsid w:val="00A37C76"/>
    <w:rsid w:val="00A510A3"/>
    <w:rsid w:val="00A72DBC"/>
    <w:rsid w:val="00A76D2C"/>
    <w:rsid w:val="00A83C8F"/>
    <w:rsid w:val="00A94778"/>
    <w:rsid w:val="00AA27C9"/>
    <w:rsid w:val="00AD10D1"/>
    <w:rsid w:val="00AF40DB"/>
    <w:rsid w:val="00AF5EDA"/>
    <w:rsid w:val="00AF676B"/>
    <w:rsid w:val="00B02031"/>
    <w:rsid w:val="00B10E70"/>
    <w:rsid w:val="00B110A1"/>
    <w:rsid w:val="00B1233F"/>
    <w:rsid w:val="00B13528"/>
    <w:rsid w:val="00B35239"/>
    <w:rsid w:val="00B41688"/>
    <w:rsid w:val="00B91ABF"/>
    <w:rsid w:val="00BB000A"/>
    <w:rsid w:val="00BB415C"/>
    <w:rsid w:val="00BB64E6"/>
    <w:rsid w:val="00BE704B"/>
    <w:rsid w:val="00BF1B84"/>
    <w:rsid w:val="00BF1BD5"/>
    <w:rsid w:val="00BF75E3"/>
    <w:rsid w:val="00C04D7F"/>
    <w:rsid w:val="00C11B7D"/>
    <w:rsid w:val="00C21BEC"/>
    <w:rsid w:val="00C44101"/>
    <w:rsid w:val="00C54F29"/>
    <w:rsid w:val="00C56A28"/>
    <w:rsid w:val="00C850FD"/>
    <w:rsid w:val="00C86EC8"/>
    <w:rsid w:val="00CA2B6C"/>
    <w:rsid w:val="00CB1278"/>
    <w:rsid w:val="00CB64BC"/>
    <w:rsid w:val="00CC05D0"/>
    <w:rsid w:val="00CC3D67"/>
    <w:rsid w:val="00CE3DAB"/>
    <w:rsid w:val="00D016DE"/>
    <w:rsid w:val="00D626A7"/>
    <w:rsid w:val="00D6487D"/>
    <w:rsid w:val="00D64AE6"/>
    <w:rsid w:val="00DB24B1"/>
    <w:rsid w:val="00DC62BB"/>
    <w:rsid w:val="00DD130E"/>
    <w:rsid w:val="00DE6117"/>
    <w:rsid w:val="00DF6240"/>
    <w:rsid w:val="00E654AE"/>
    <w:rsid w:val="00E66536"/>
    <w:rsid w:val="00E74855"/>
    <w:rsid w:val="00E9070F"/>
    <w:rsid w:val="00E942A4"/>
    <w:rsid w:val="00EA3CF4"/>
    <w:rsid w:val="00EA6822"/>
    <w:rsid w:val="00EB50F8"/>
    <w:rsid w:val="00EB7A58"/>
    <w:rsid w:val="00EC5126"/>
    <w:rsid w:val="00EE1D2E"/>
    <w:rsid w:val="00F0721C"/>
    <w:rsid w:val="00F23900"/>
    <w:rsid w:val="00F51F5F"/>
    <w:rsid w:val="00F53C85"/>
    <w:rsid w:val="00F64F61"/>
    <w:rsid w:val="00F66C67"/>
    <w:rsid w:val="00F9049E"/>
    <w:rsid w:val="00F90FC7"/>
    <w:rsid w:val="00FB0C60"/>
    <w:rsid w:val="00FC14DA"/>
    <w:rsid w:val="00FC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FB2EBF"/>
  <w15:docId w15:val="{F6461979-945F-4D5C-8E0F-3D427315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A27C9"/>
    <w:rPr>
      <w:rFonts w:ascii="Arial" w:hAnsi="Arial"/>
      <w:sz w:val="22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AA27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rsid w:val="00AA27C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CE3DA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E3DAB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rsid w:val="00CE3DA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E3DAB"/>
    <w:rPr>
      <w:rFonts w:ascii="Arial" w:hAnsi="Arial"/>
      <w:sz w:val="22"/>
      <w:szCs w:val="24"/>
    </w:rPr>
  </w:style>
  <w:style w:type="character" w:styleId="Platzhaltertext">
    <w:name w:val="Placeholder Text"/>
    <w:uiPriority w:val="99"/>
    <w:semiHidden/>
    <w:rsid w:val="00106D8F"/>
    <w:rPr>
      <w:color w:val="808080"/>
    </w:rPr>
  </w:style>
  <w:style w:type="paragraph" w:styleId="Sprechblasentext">
    <w:name w:val="Balloon Text"/>
    <w:basedOn w:val="Standard"/>
    <w:link w:val="SprechblasentextZchn"/>
    <w:rsid w:val="00106D8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106D8F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24056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4056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240561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2405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240561"/>
    <w:rPr>
      <w:rFonts w:ascii="Arial" w:hAnsi="Arial"/>
      <w:b/>
      <w:bCs/>
      <w:lang w:eastAsia="de-DE"/>
    </w:rPr>
  </w:style>
  <w:style w:type="character" w:styleId="Hyperlink">
    <w:name w:val="Hyperlink"/>
    <w:rsid w:val="00EC5126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7375A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375A7"/>
    <w:rPr>
      <w:rFonts w:ascii="Arial" w:hAnsi="Arial"/>
      <w:lang w:eastAsia="de-DE"/>
    </w:rPr>
  </w:style>
  <w:style w:type="character" w:styleId="Funotenzeichen">
    <w:name w:val="footnote reference"/>
    <w:basedOn w:val="Absatz-Standardschriftart"/>
    <w:semiHidden/>
    <w:unhideWhenUsed/>
    <w:rsid w:val="007375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mburg.de/oeffentliche-auftrae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159\VV-Bau%20II-Anlage%206-002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51D87-79A9-45DF-A703-04F7E1FB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6-0020.dot</Template>
  <TotalTime>0</TotalTime>
  <Pages>2</Pages>
  <Words>906</Words>
  <Characters>6320</Characters>
  <Application>Microsoft Office Word</Application>
  <DocSecurity>0</DocSecurity>
  <Lines>126</Lines>
  <Paragraphs>118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Ri-VOB, Anlage 30</vt:lpstr>
    </vt:vector>
  </TitlesOfParts>
  <Company>..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Ri-VOB, Anlage 30</dc:title>
  <dc:subject>Bekanntmachung Öffentliche Ausschreibung</dc:subject>
  <dc:creator>MaaseBet</dc:creator>
  <cp:lastModifiedBy>Born, Antje</cp:lastModifiedBy>
  <cp:revision>6</cp:revision>
  <cp:lastPrinted>2018-04-03T10:43:00Z</cp:lastPrinted>
  <dcterms:created xsi:type="dcterms:W3CDTF">2025-07-22T12:57:00Z</dcterms:created>
  <dcterms:modified xsi:type="dcterms:W3CDTF">2026-09-10T12:17:00Z</dcterms:modified>
</cp:coreProperties>
</file>